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E9A" w:rsidRPr="00276C67" w:rsidRDefault="00476E9A" w:rsidP="00476E9A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276C67">
        <w:rPr>
          <w:rFonts w:ascii="Calibri" w:hAnsi="Calibri" w:cs="Calibri"/>
          <w:sz w:val="22"/>
          <w:szCs w:val="22"/>
        </w:rPr>
        <w:t xml:space="preserve">Številka: </w:t>
      </w:r>
      <w:r w:rsidRPr="00276C67">
        <w:rPr>
          <w:rFonts w:ascii="Calibri" w:hAnsi="Calibri" w:cs="Calibri"/>
          <w:sz w:val="22"/>
          <w:szCs w:val="22"/>
        </w:rPr>
        <w:tab/>
        <w:t xml:space="preserve">410 – 2/2021 </w:t>
      </w:r>
      <w:r w:rsidR="00276C67" w:rsidRPr="00276C67">
        <w:rPr>
          <w:rFonts w:ascii="Calibri" w:hAnsi="Calibri" w:cs="Calibri"/>
          <w:sz w:val="22"/>
          <w:szCs w:val="22"/>
        </w:rPr>
        <w:t>– 4</w:t>
      </w:r>
    </w:p>
    <w:p w:rsidR="00476E9A" w:rsidRPr="00476E9A" w:rsidRDefault="00476E9A" w:rsidP="00476E9A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476E9A">
        <w:rPr>
          <w:rFonts w:ascii="Calibri" w:hAnsi="Calibri" w:cs="Calibri"/>
          <w:sz w:val="22"/>
          <w:szCs w:val="22"/>
        </w:rPr>
        <w:t xml:space="preserve">Datum: </w:t>
      </w:r>
      <w:r w:rsidRPr="00476E9A">
        <w:rPr>
          <w:rFonts w:ascii="Calibri" w:hAnsi="Calibri" w:cs="Calibri"/>
          <w:sz w:val="22"/>
          <w:szCs w:val="22"/>
        </w:rPr>
        <w:tab/>
        <w:t>18.01.2021</w:t>
      </w:r>
    </w:p>
    <w:p w:rsidR="00582047" w:rsidRPr="00722237" w:rsidRDefault="00582047" w:rsidP="00FC4CA7">
      <w:pPr>
        <w:rPr>
          <w:rFonts w:ascii="Calibri" w:hAnsi="Calibri" w:cs="Calibri"/>
          <w:color w:val="2E74B5"/>
          <w:sz w:val="22"/>
          <w:szCs w:val="22"/>
          <w:highlight w:val="red"/>
        </w:rPr>
      </w:pPr>
    </w:p>
    <w:p w:rsidR="00CE494D" w:rsidRPr="00722237" w:rsidRDefault="00CE494D" w:rsidP="00CE494D">
      <w:pPr>
        <w:pStyle w:val="Telobesedila2"/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Na podlagi 8. člena Pravilnika o dodeljevanju sredstev občinskega proračuna za programe in projekte s področja </w:t>
      </w:r>
      <w:r w:rsidR="00A0158E" w:rsidRPr="00722237">
        <w:rPr>
          <w:rFonts w:ascii="Calibri" w:hAnsi="Calibri" w:cs="Calibri"/>
          <w:sz w:val="22"/>
          <w:szCs w:val="22"/>
        </w:rPr>
        <w:t>kulturne</w:t>
      </w:r>
      <w:r w:rsidRPr="00722237">
        <w:rPr>
          <w:rFonts w:ascii="Calibri" w:hAnsi="Calibri" w:cs="Calibri"/>
          <w:sz w:val="22"/>
          <w:szCs w:val="22"/>
        </w:rPr>
        <w:t xml:space="preserve"> dejavnosti </w:t>
      </w:r>
      <w:r w:rsidR="001D4846" w:rsidRPr="00722237">
        <w:rPr>
          <w:rFonts w:ascii="Calibri" w:hAnsi="Calibri" w:cs="Calibri"/>
          <w:sz w:val="22"/>
          <w:szCs w:val="22"/>
        </w:rPr>
        <w:t>(Ur. list RS, št. 84/2012)</w:t>
      </w:r>
      <w:r w:rsidRPr="00722237">
        <w:rPr>
          <w:rFonts w:ascii="Calibri" w:hAnsi="Calibri" w:cs="Calibri"/>
          <w:sz w:val="22"/>
          <w:szCs w:val="22"/>
        </w:rPr>
        <w:t xml:space="preserve">, </w:t>
      </w:r>
      <w:r w:rsidR="00313CE7" w:rsidRPr="00722237">
        <w:rPr>
          <w:rFonts w:ascii="Calibri" w:hAnsi="Calibri" w:cs="Calibri"/>
          <w:sz w:val="22"/>
          <w:szCs w:val="22"/>
        </w:rPr>
        <w:t>objavljam</w:t>
      </w:r>
      <w:r w:rsidRPr="00722237">
        <w:rPr>
          <w:rFonts w:ascii="Calibri" w:hAnsi="Calibri" w:cs="Calibri"/>
          <w:sz w:val="22"/>
          <w:szCs w:val="22"/>
        </w:rPr>
        <w:t xml:space="preserve"> naslednji</w:t>
      </w:r>
    </w:p>
    <w:p w:rsidR="00A1194D" w:rsidRPr="00722237" w:rsidRDefault="00A1194D" w:rsidP="00CC149A">
      <w:pPr>
        <w:pStyle w:val="Telobesedila3"/>
        <w:jc w:val="both"/>
        <w:rPr>
          <w:rFonts w:ascii="Calibri" w:hAnsi="Calibri" w:cs="Calibri"/>
          <w:color w:val="2E74B5"/>
          <w:sz w:val="22"/>
          <w:szCs w:val="22"/>
        </w:rPr>
      </w:pPr>
    </w:p>
    <w:p w:rsidR="00A1194D" w:rsidRPr="00722237" w:rsidRDefault="001D4846" w:rsidP="00A1194D">
      <w:pPr>
        <w:jc w:val="center"/>
        <w:rPr>
          <w:rFonts w:ascii="Calibri" w:hAnsi="Calibri" w:cs="Calibri"/>
          <w:b/>
          <w:sz w:val="22"/>
          <w:szCs w:val="22"/>
        </w:rPr>
      </w:pPr>
      <w:r w:rsidRPr="00722237">
        <w:rPr>
          <w:rFonts w:ascii="Calibri" w:hAnsi="Calibri" w:cs="Calibri"/>
          <w:b/>
          <w:sz w:val="22"/>
          <w:szCs w:val="22"/>
        </w:rPr>
        <w:t xml:space="preserve">JAVNI RAZPIS ZA </w:t>
      </w:r>
      <w:r w:rsidR="00313CE7" w:rsidRPr="00722237">
        <w:rPr>
          <w:rFonts w:ascii="Calibri" w:hAnsi="Calibri" w:cs="Calibri"/>
          <w:b/>
          <w:sz w:val="22"/>
          <w:szCs w:val="22"/>
        </w:rPr>
        <w:t>DODELITEV SREDSTE</w:t>
      </w:r>
      <w:r w:rsidR="000F0725" w:rsidRPr="00722237">
        <w:rPr>
          <w:rFonts w:ascii="Calibri" w:hAnsi="Calibri" w:cs="Calibri"/>
          <w:b/>
          <w:sz w:val="22"/>
          <w:szCs w:val="22"/>
        </w:rPr>
        <w:t>V ZA PROGRAME</w:t>
      </w:r>
      <w:r w:rsidR="00313CE7" w:rsidRPr="00722237">
        <w:rPr>
          <w:rFonts w:ascii="Calibri" w:hAnsi="Calibri" w:cs="Calibri"/>
          <w:b/>
          <w:sz w:val="22"/>
          <w:szCs w:val="22"/>
        </w:rPr>
        <w:t xml:space="preserve"> </w:t>
      </w:r>
      <w:r w:rsidR="00D67203" w:rsidRPr="00722237">
        <w:rPr>
          <w:rFonts w:ascii="Calibri" w:hAnsi="Calibri" w:cs="Calibri"/>
          <w:b/>
          <w:sz w:val="22"/>
          <w:szCs w:val="22"/>
        </w:rPr>
        <w:t xml:space="preserve">IN PROJEKTE </w:t>
      </w:r>
      <w:r w:rsidR="00313CE7" w:rsidRPr="00722237">
        <w:rPr>
          <w:rFonts w:ascii="Calibri" w:hAnsi="Calibri" w:cs="Calibri"/>
          <w:b/>
          <w:sz w:val="22"/>
          <w:szCs w:val="22"/>
        </w:rPr>
        <w:t xml:space="preserve">S PODROČJA </w:t>
      </w:r>
      <w:r w:rsidR="00B43954" w:rsidRPr="00722237">
        <w:rPr>
          <w:rFonts w:ascii="Calibri" w:hAnsi="Calibri" w:cs="Calibri"/>
          <w:b/>
          <w:sz w:val="22"/>
          <w:szCs w:val="22"/>
        </w:rPr>
        <w:t xml:space="preserve">LJUBITELJSKE </w:t>
      </w:r>
      <w:r w:rsidR="00313CE7" w:rsidRPr="00722237">
        <w:rPr>
          <w:rFonts w:ascii="Calibri" w:hAnsi="Calibri" w:cs="Calibri"/>
          <w:b/>
          <w:sz w:val="22"/>
          <w:szCs w:val="22"/>
        </w:rPr>
        <w:t xml:space="preserve">KULTURNE DEJAVNOSTI </w:t>
      </w:r>
      <w:r w:rsidR="00EF7BB8" w:rsidRPr="00722237">
        <w:rPr>
          <w:rFonts w:ascii="Calibri" w:hAnsi="Calibri" w:cs="Calibri"/>
          <w:b/>
          <w:sz w:val="22"/>
          <w:szCs w:val="22"/>
        </w:rPr>
        <w:t>V LETU</w:t>
      </w:r>
      <w:r w:rsidR="00C95431" w:rsidRPr="00722237">
        <w:rPr>
          <w:rFonts w:ascii="Calibri" w:hAnsi="Calibri" w:cs="Calibri"/>
          <w:b/>
          <w:sz w:val="22"/>
          <w:szCs w:val="22"/>
        </w:rPr>
        <w:t xml:space="preserve"> 2021</w:t>
      </w:r>
    </w:p>
    <w:p w:rsidR="001D4846" w:rsidRPr="00722237" w:rsidRDefault="001D4846" w:rsidP="00A1194D">
      <w:pPr>
        <w:jc w:val="center"/>
        <w:rPr>
          <w:rFonts w:ascii="Calibri" w:hAnsi="Calibri" w:cs="Calibri"/>
          <w:b/>
          <w:sz w:val="22"/>
          <w:szCs w:val="22"/>
        </w:rPr>
      </w:pPr>
    </w:p>
    <w:p w:rsidR="00A1194D" w:rsidRPr="00722237" w:rsidRDefault="001627AF" w:rsidP="006A2E1D">
      <w:pPr>
        <w:tabs>
          <w:tab w:val="left" w:pos="1134"/>
          <w:tab w:val="center" w:pos="3969"/>
          <w:tab w:val="right" w:pos="8887"/>
        </w:tabs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b/>
          <w:sz w:val="22"/>
          <w:szCs w:val="22"/>
        </w:rPr>
        <w:t xml:space="preserve">      </w:t>
      </w:r>
    </w:p>
    <w:p w:rsidR="00A1194D" w:rsidRPr="00722237" w:rsidRDefault="00A1194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ascii="Calibri" w:hAnsi="Calibri" w:cs="Calibri"/>
          <w:szCs w:val="22"/>
        </w:rPr>
      </w:pPr>
      <w:r w:rsidRPr="00722237">
        <w:rPr>
          <w:rFonts w:ascii="Calibri" w:hAnsi="Calibri" w:cs="Calibri"/>
          <w:szCs w:val="22"/>
        </w:rPr>
        <w:t>Naročnik javnega razpisa</w:t>
      </w:r>
      <w:r w:rsidR="00C76366" w:rsidRPr="00722237">
        <w:rPr>
          <w:rFonts w:ascii="Calibri" w:hAnsi="Calibri" w:cs="Calibri"/>
          <w:szCs w:val="22"/>
        </w:rPr>
        <w:t>:</w:t>
      </w:r>
    </w:p>
    <w:p w:rsidR="00A1194D" w:rsidRPr="00722237" w:rsidRDefault="00A1194D" w:rsidP="00763638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Naročnik javnega razpisa je Občina Jesenice, Cesta železarjev 6, 4270 Jesenice.</w:t>
      </w:r>
    </w:p>
    <w:p w:rsidR="00143539" w:rsidRPr="00722237" w:rsidRDefault="00143539" w:rsidP="00A1194D">
      <w:pPr>
        <w:tabs>
          <w:tab w:val="left" w:pos="360"/>
        </w:tabs>
        <w:jc w:val="both"/>
        <w:rPr>
          <w:rFonts w:ascii="Calibri" w:hAnsi="Calibri" w:cs="Calibri"/>
          <w:color w:val="2E74B5"/>
          <w:sz w:val="22"/>
          <w:szCs w:val="22"/>
        </w:rPr>
      </w:pPr>
    </w:p>
    <w:p w:rsidR="00A1194D" w:rsidRPr="00722237" w:rsidRDefault="00323F3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ascii="Calibri" w:hAnsi="Calibri" w:cs="Calibri"/>
          <w:szCs w:val="22"/>
        </w:rPr>
      </w:pPr>
      <w:r w:rsidRPr="00722237">
        <w:rPr>
          <w:rFonts w:ascii="Calibri" w:hAnsi="Calibri" w:cs="Calibri"/>
          <w:szCs w:val="22"/>
        </w:rPr>
        <w:t>Nameni, za katere se dodeljujejo sredstva</w:t>
      </w:r>
      <w:r w:rsidR="00C76366" w:rsidRPr="00722237">
        <w:rPr>
          <w:rFonts w:ascii="Calibri" w:hAnsi="Calibri" w:cs="Calibri"/>
          <w:szCs w:val="22"/>
        </w:rPr>
        <w:t>:</w:t>
      </w:r>
    </w:p>
    <w:p w:rsidR="00491F5E" w:rsidRPr="00722237" w:rsidRDefault="00491F5E" w:rsidP="00491F5E">
      <w:pPr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sofinanciranje kulturnih programov ljubiteljskih kulturnih društev in zveze kulturnih društ</w:t>
      </w:r>
      <w:r w:rsidR="00C95431" w:rsidRPr="00722237">
        <w:rPr>
          <w:rFonts w:ascii="Calibri" w:hAnsi="Calibri" w:cs="Calibri"/>
          <w:sz w:val="22"/>
          <w:szCs w:val="22"/>
        </w:rPr>
        <w:t>ev v občini Jesenice v letu 2021</w:t>
      </w:r>
      <w:r w:rsidR="00905767">
        <w:rPr>
          <w:rFonts w:ascii="Calibri" w:hAnsi="Calibri" w:cs="Calibri"/>
          <w:sz w:val="22"/>
          <w:szCs w:val="22"/>
        </w:rPr>
        <w:t>,</w:t>
      </w:r>
    </w:p>
    <w:p w:rsidR="00491F5E" w:rsidRPr="00722237" w:rsidRDefault="00491F5E" w:rsidP="00491F5E">
      <w:pPr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sofinanciranje kulturnih projektov kot posamična dejavnost kulturnih izvajalcev za področje gledališča, glasbe, folklore, plesa, filma in videa, likovne dejavnosti, literarne dejavnosti oz. druge dejavnosti na področju kulture, s ciljem razvijanja in spodbujanja ljubiteljske kulturne dejavnos</w:t>
      </w:r>
      <w:r w:rsidR="00C95431" w:rsidRPr="00722237">
        <w:rPr>
          <w:rFonts w:ascii="Calibri" w:hAnsi="Calibri" w:cs="Calibri"/>
          <w:sz w:val="22"/>
          <w:szCs w:val="22"/>
        </w:rPr>
        <w:t>ti v občini Jesenice v letu 2021</w:t>
      </w:r>
      <w:r w:rsidRPr="00722237">
        <w:rPr>
          <w:rFonts w:ascii="Calibri" w:hAnsi="Calibri" w:cs="Calibri"/>
          <w:sz w:val="22"/>
          <w:szCs w:val="22"/>
        </w:rPr>
        <w:t>.</w:t>
      </w:r>
    </w:p>
    <w:p w:rsidR="007C3DAD" w:rsidRPr="00722237" w:rsidRDefault="007C3DAD" w:rsidP="00F463A9">
      <w:pPr>
        <w:ind w:left="360"/>
        <w:jc w:val="both"/>
        <w:rPr>
          <w:rFonts w:ascii="Calibri" w:hAnsi="Calibri" w:cs="Calibri"/>
          <w:b/>
          <w:color w:val="2E74B5"/>
          <w:sz w:val="22"/>
          <w:szCs w:val="22"/>
        </w:rPr>
      </w:pPr>
    </w:p>
    <w:p w:rsidR="00815401" w:rsidRPr="00722237" w:rsidRDefault="00815401" w:rsidP="00D42796">
      <w:pPr>
        <w:pStyle w:val="Telobesedila3"/>
        <w:rPr>
          <w:rFonts w:ascii="Calibri" w:hAnsi="Calibri" w:cs="Calibri"/>
          <w:b/>
          <w:sz w:val="22"/>
          <w:szCs w:val="22"/>
        </w:rPr>
      </w:pPr>
      <w:r w:rsidRPr="00722237">
        <w:rPr>
          <w:rFonts w:ascii="Calibri" w:hAnsi="Calibri" w:cs="Calibri"/>
          <w:b/>
          <w:sz w:val="22"/>
          <w:szCs w:val="22"/>
        </w:rPr>
        <w:t>I</w:t>
      </w:r>
      <w:r w:rsidR="00143539" w:rsidRPr="00722237">
        <w:rPr>
          <w:rFonts w:ascii="Calibri" w:hAnsi="Calibri" w:cs="Calibri"/>
          <w:b/>
          <w:sz w:val="22"/>
          <w:szCs w:val="22"/>
        </w:rPr>
        <w:t>II</w:t>
      </w:r>
      <w:r w:rsidRPr="00722237">
        <w:rPr>
          <w:rFonts w:ascii="Calibri" w:hAnsi="Calibri" w:cs="Calibri"/>
          <w:b/>
          <w:sz w:val="22"/>
          <w:szCs w:val="22"/>
        </w:rPr>
        <w:t>. Pogoji za kandidiranje na javnem razpisu:</w:t>
      </w:r>
    </w:p>
    <w:p w:rsidR="00CE34B5" w:rsidRPr="00722237" w:rsidRDefault="00CE34B5" w:rsidP="00CE34B5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722237">
        <w:rPr>
          <w:rFonts w:ascii="Calibri" w:hAnsi="Calibri" w:cs="Calibri"/>
          <w:b/>
          <w:sz w:val="22"/>
          <w:szCs w:val="22"/>
        </w:rPr>
        <w:t>Splošni pogoji</w:t>
      </w:r>
    </w:p>
    <w:p w:rsidR="00CE34B5" w:rsidRPr="00722237" w:rsidRDefault="00CE34B5" w:rsidP="00CE34B5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Splošni pogoji za prijavo na javni razpis za sofinanciranje programov </w:t>
      </w:r>
      <w:r w:rsidR="009708A2" w:rsidRPr="00722237">
        <w:rPr>
          <w:rFonts w:ascii="Calibri" w:hAnsi="Calibri" w:cs="Calibri"/>
          <w:sz w:val="22"/>
          <w:szCs w:val="22"/>
        </w:rPr>
        <w:t xml:space="preserve">in projektov </w:t>
      </w:r>
      <w:r w:rsidRPr="00722237">
        <w:rPr>
          <w:rFonts w:ascii="Calibri" w:hAnsi="Calibri" w:cs="Calibri"/>
          <w:sz w:val="22"/>
          <w:szCs w:val="22"/>
        </w:rPr>
        <w:t xml:space="preserve">s področja </w:t>
      </w:r>
      <w:r w:rsidR="00B43954" w:rsidRPr="00722237">
        <w:rPr>
          <w:rFonts w:ascii="Calibri" w:hAnsi="Calibri" w:cs="Calibri"/>
          <w:sz w:val="22"/>
          <w:szCs w:val="22"/>
        </w:rPr>
        <w:t xml:space="preserve">ljubiteljske </w:t>
      </w:r>
      <w:r w:rsidR="000057E7" w:rsidRPr="00722237">
        <w:rPr>
          <w:rFonts w:ascii="Calibri" w:hAnsi="Calibri" w:cs="Calibri"/>
          <w:sz w:val="22"/>
          <w:szCs w:val="22"/>
        </w:rPr>
        <w:t>kulturne</w:t>
      </w:r>
      <w:r w:rsidRPr="00722237">
        <w:rPr>
          <w:rFonts w:ascii="Calibri" w:hAnsi="Calibri" w:cs="Calibri"/>
          <w:sz w:val="22"/>
          <w:szCs w:val="22"/>
        </w:rPr>
        <w:t xml:space="preserve"> dejavnosti so:</w:t>
      </w:r>
    </w:p>
    <w:p w:rsidR="008E1AD8" w:rsidRPr="00722237" w:rsidRDefault="008E1AD8" w:rsidP="008E1AD8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da imajo vlagatelji zagotovljene materialne, kadrovske (izvajalce z ustrezno strokovno izobrazbo ali strokovno usposobljene za opravljanje posamezne dejavnosti), prostorske pogoje in organizacijske možnosti za uresničitev načrtovanih aktivnosti, kar vlagatelj jamči s podpisano izjavo v vlogi na javni razpis,</w:t>
      </w:r>
    </w:p>
    <w:p w:rsidR="008E1AD8" w:rsidRPr="00722237" w:rsidRDefault="008E1AD8" w:rsidP="008E1AD8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da pristojnemu občinskemu organu, določenemu s pogodbo, redno dostavljajo vsa zahtevana poročila,</w:t>
      </w:r>
    </w:p>
    <w:p w:rsidR="008E1AD8" w:rsidRPr="00722237" w:rsidRDefault="008E1AD8" w:rsidP="008E1AD8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da imajo izdelan vsebinski plan dela in finančno konstrukcijo za tekoče leto, v kateri so predvideni prihodki in odhodki za izvedbo programa tako, kot je zahtevano v prijavi na javni razpis in  </w:t>
      </w:r>
    </w:p>
    <w:p w:rsidR="008E1AD8" w:rsidRPr="00722237" w:rsidRDefault="008E1AD8" w:rsidP="008E1AD8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da imajo urejeno evidenco o članstvu za programe oz. projekte za katere kandidirajo na javnem razpisu (velja samo za društva) in evidenco o plačani članarini. </w:t>
      </w:r>
    </w:p>
    <w:p w:rsidR="00204CC9" w:rsidRPr="00722237" w:rsidRDefault="00204CC9" w:rsidP="00B830D8">
      <w:pPr>
        <w:ind w:left="720"/>
        <w:jc w:val="both"/>
        <w:rPr>
          <w:rFonts w:ascii="Calibri" w:hAnsi="Calibri" w:cs="Calibri"/>
          <w:sz w:val="22"/>
          <w:szCs w:val="22"/>
        </w:rPr>
      </w:pPr>
    </w:p>
    <w:p w:rsidR="00F463A9" w:rsidRPr="00722237" w:rsidRDefault="00932F6B" w:rsidP="00F463A9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b/>
          <w:sz w:val="22"/>
          <w:szCs w:val="22"/>
        </w:rPr>
        <w:t>Poleg</w:t>
      </w:r>
      <w:r w:rsidR="00B079C5" w:rsidRPr="00722237">
        <w:rPr>
          <w:rFonts w:ascii="Calibri" w:hAnsi="Calibri" w:cs="Calibri"/>
          <w:b/>
          <w:sz w:val="22"/>
          <w:szCs w:val="22"/>
        </w:rPr>
        <w:t xml:space="preserve"> zgoraj navedenih</w:t>
      </w:r>
      <w:r w:rsidRPr="00722237">
        <w:rPr>
          <w:rFonts w:ascii="Calibri" w:hAnsi="Calibri" w:cs="Calibri"/>
          <w:b/>
          <w:sz w:val="22"/>
          <w:szCs w:val="22"/>
        </w:rPr>
        <w:t xml:space="preserve"> splošnih pogojev, </w:t>
      </w:r>
      <w:r w:rsidR="00B079C5" w:rsidRPr="00722237">
        <w:rPr>
          <w:rFonts w:ascii="Calibri" w:hAnsi="Calibri" w:cs="Calibri"/>
          <w:b/>
          <w:sz w:val="22"/>
          <w:szCs w:val="22"/>
        </w:rPr>
        <w:t>morajo vlagatelji izpolnjevati še naslednje pogoje:</w:t>
      </w:r>
    </w:p>
    <w:p w:rsidR="00F463A9" w:rsidRPr="00722237" w:rsidRDefault="00F463A9" w:rsidP="00F463A9">
      <w:pPr>
        <w:jc w:val="both"/>
        <w:rPr>
          <w:rFonts w:ascii="Calibri" w:hAnsi="Calibri" w:cs="Calibri"/>
          <w:b/>
          <w:color w:val="2E74B5"/>
          <w:sz w:val="22"/>
          <w:szCs w:val="22"/>
        </w:rPr>
      </w:pPr>
    </w:p>
    <w:p w:rsidR="00D04736" w:rsidRPr="00722237" w:rsidRDefault="00964F1D" w:rsidP="00D04736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722237">
        <w:rPr>
          <w:rFonts w:ascii="Calibri" w:hAnsi="Calibri" w:cs="Calibri"/>
          <w:b/>
          <w:sz w:val="22"/>
          <w:szCs w:val="22"/>
          <w:u w:val="single"/>
        </w:rPr>
        <w:t>LK</w:t>
      </w:r>
      <w:r w:rsidR="002A6F8C" w:rsidRPr="00722237">
        <w:rPr>
          <w:rFonts w:ascii="Calibri" w:hAnsi="Calibri" w:cs="Calibri"/>
          <w:b/>
          <w:sz w:val="22"/>
          <w:szCs w:val="22"/>
          <w:u w:val="single"/>
        </w:rPr>
        <w:t>1</w:t>
      </w:r>
      <w:r w:rsidR="009B58B0" w:rsidRPr="00722237">
        <w:rPr>
          <w:rFonts w:ascii="Calibri" w:hAnsi="Calibri" w:cs="Calibri"/>
          <w:b/>
          <w:sz w:val="22"/>
          <w:szCs w:val="22"/>
          <w:u w:val="single"/>
        </w:rPr>
        <w:t xml:space="preserve"> - </w:t>
      </w:r>
      <w:r w:rsidR="00562D95" w:rsidRPr="00722237">
        <w:rPr>
          <w:rFonts w:ascii="Calibri" w:hAnsi="Calibri" w:cs="Calibri"/>
          <w:b/>
          <w:sz w:val="22"/>
          <w:szCs w:val="22"/>
          <w:u w:val="single"/>
        </w:rPr>
        <w:t xml:space="preserve">LJUBITELJSKI </w:t>
      </w:r>
      <w:r w:rsidR="00D04736" w:rsidRPr="00722237">
        <w:rPr>
          <w:rFonts w:ascii="Calibri" w:hAnsi="Calibri" w:cs="Calibri"/>
          <w:b/>
          <w:sz w:val="22"/>
          <w:szCs w:val="22"/>
          <w:u w:val="single"/>
        </w:rPr>
        <w:t>KULTURNI PROGRAMI</w:t>
      </w:r>
    </w:p>
    <w:p w:rsidR="00D04736" w:rsidRPr="00722237" w:rsidRDefault="00D04736" w:rsidP="00D04736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Na javni razpis za izvajanje </w:t>
      </w:r>
      <w:r w:rsidR="00224A62" w:rsidRPr="00722237">
        <w:rPr>
          <w:rFonts w:ascii="Calibri" w:hAnsi="Calibri" w:cs="Calibri"/>
          <w:sz w:val="22"/>
          <w:szCs w:val="22"/>
        </w:rPr>
        <w:t xml:space="preserve">ljubiteljskih </w:t>
      </w:r>
      <w:r w:rsidRPr="00722237">
        <w:rPr>
          <w:rFonts w:ascii="Calibri" w:hAnsi="Calibri" w:cs="Calibri"/>
          <w:sz w:val="22"/>
          <w:szCs w:val="22"/>
        </w:rPr>
        <w:t xml:space="preserve">kulturnih programov se lahko prijavijo ljubiteljska kulturna društva in zveze kulturnih društev, ki poleg splošnih pogojev izpolnjujejo še naslednje pogoje: 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da so registrirani za izvajanje kulturne dejavnosti, kar izkazujejo z dokazilom o registraciji, v kolikor prvič kandidirajo za sredstva za to  področje,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lastRenderedPageBreak/>
        <w:t>da so na dan objave javnega razpisa s področja družbenih dejavnosti registrirani v skladu s predhodno alineo in delujejo oz. so delovali več kot eno leto kot sekcija ali društvo na področju kulturne dejavnosti,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da imajo sedež v občini Jesenice,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da pretežno delujejo v občini Jesenice, kar dokazujejo z izjavo v vlogi in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da opravljajo dejavnost na neprofitni osnovi. </w:t>
      </w:r>
    </w:p>
    <w:p w:rsidR="00D04736" w:rsidRPr="00722237" w:rsidRDefault="00D04736" w:rsidP="00D04736">
      <w:pPr>
        <w:jc w:val="both"/>
        <w:rPr>
          <w:rFonts w:ascii="Calibri" w:hAnsi="Calibri" w:cs="Calibri"/>
          <w:sz w:val="22"/>
          <w:szCs w:val="22"/>
        </w:rPr>
      </w:pPr>
    </w:p>
    <w:p w:rsidR="00D04736" w:rsidRPr="00722237" w:rsidRDefault="00964F1D" w:rsidP="00D04736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722237">
        <w:rPr>
          <w:rFonts w:ascii="Calibri" w:hAnsi="Calibri" w:cs="Calibri"/>
          <w:b/>
          <w:sz w:val="22"/>
          <w:szCs w:val="22"/>
          <w:u w:val="single"/>
        </w:rPr>
        <w:t>LK</w:t>
      </w:r>
      <w:r w:rsidR="009B58B0" w:rsidRPr="00722237">
        <w:rPr>
          <w:rFonts w:ascii="Calibri" w:hAnsi="Calibri" w:cs="Calibri"/>
          <w:b/>
          <w:sz w:val="22"/>
          <w:szCs w:val="22"/>
          <w:u w:val="single"/>
        </w:rPr>
        <w:t xml:space="preserve">2 - </w:t>
      </w:r>
      <w:r w:rsidR="00562D95" w:rsidRPr="00722237">
        <w:rPr>
          <w:rFonts w:ascii="Calibri" w:hAnsi="Calibri" w:cs="Calibri"/>
          <w:b/>
          <w:sz w:val="22"/>
          <w:szCs w:val="22"/>
          <w:u w:val="single"/>
        </w:rPr>
        <w:t xml:space="preserve">LJUBITELJSKI </w:t>
      </w:r>
      <w:r w:rsidR="00D04736" w:rsidRPr="00722237">
        <w:rPr>
          <w:rFonts w:ascii="Calibri" w:hAnsi="Calibri" w:cs="Calibri"/>
          <w:b/>
          <w:sz w:val="22"/>
          <w:szCs w:val="22"/>
          <w:u w:val="single"/>
        </w:rPr>
        <w:t>KULTURNI PROJEKTI</w:t>
      </w:r>
    </w:p>
    <w:p w:rsidR="00D04736" w:rsidRPr="00722237" w:rsidRDefault="00D04736" w:rsidP="00D04736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Na javni razpis za izvajanje kulturnih projektov se lahko prijavijo vlagatelji, ki poleg splošnih pogojev izpolnjujejo še naslednje pogoje</w:t>
      </w:r>
      <w:r w:rsidR="00AD5041" w:rsidRPr="00722237">
        <w:rPr>
          <w:rFonts w:ascii="Calibri" w:hAnsi="Calibri" w:cs="Calibri"/>
          <w:sz w:val="22"/>
          <w:szCs w:val="22"/>
        </w:rPr>
        <w:t>,</w:t>
      </w:r>
      <w:r w:rsidRPr="00722237">
        <w:rPr>
          <w:rFonts w:ascii="Calibri" w:hAnsi="Calibri" w:cs="Calibri"/>
          <w:sz w:val="22"/>
          <w:szCs w:val="22"/>
        </w:rPr>
        <w:t xml:space="preserve"> da: </w:t>
      </w:r>
    </w:p>
    <w:p w:rsidR="00D04736" w:rsidRPr="00722237" w:rsidRDefault="0003531C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so </w:t>
      </w:r>
      <w:r w:rsidR="00D04736" w:rsidRPr="00722237">
        <w:rPr>
          <w:rFonts w:ascii="Calibri" w:hAnsi="Calibri" w:cs="Calibri"/>
          <w:sz w:val="22"/>
          <w:szCs w:val="22"/>
        </w:rPr>
        <w:t>kulturna društva in zveze kulturnih društev ter javni zavodi, ki niso posredni uporabniki proračuna Občine Jesenice oziroma se njihovi kulturni programi ne financirajo kot javni kulturni programi,</w:t>
      </w:r>
    </w:p>
    <w:p w:rsidR="00D04736" w:rsidRPr="00722237" w:rsidRDefault="007665D2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so registrirani</w:t>
      </w:r>
      <w:r w:rsidR="00D04736" w:rsidRPr="00722237">
        <w:rPr>
          <w:rFonts w:ascii="Calibri" w:hAnsi="Calibri" w:cs="Calibri"/>
          <w:sz w:val="22"/>
          <w:szCs w:val="22"/>
        </w:rPr>
        <w:t xml:space="preserve"> za izvajanje kulturne dejavnosti, kar izkazujejo z dokazilom o registraciji, v kolikor prvič kandidirajo za sredstva za to področje,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da so na dan objave javnega razpisa s področja družbenih dejavnosti registrirani v skladu s predhodno alineo in delujejo oz. so delovali več kot eno leto kot sekcija ali društvo na področju kulturne dejavnosti,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imajo sedež v občini Jesenice,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pretežno delujejo v občini Jesenice, kar dokazujejo z izjavo v vlogi in</w:t>
      </w:r>
    </w:p>
    <w:p w:rsidR="00D04736" w:rsidRPr="00722237" w:rsidRDefault="00D04736" w:rsidP="005B2AA2">
      <w:pPr>
        <w:numPr>
          <w:ilvl w:val="0"/>
          <w:numId w:val="30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opravljajo </w:t>
      </w:r>
      <w:r w:rsidR="00553D00" w:rsidRPr="00722237">
        <w:rPr>
          <w:rFonts w:ascii="Calibri" w:hAnsi="Calibri" w:cs="Calibri"/>
          <w:sz w:val="22"/>
          <w:szCs w:val="22"/>
        </w:rPr>
        <w:t>dejavnost na neprofitni osnovi.</w:t>
      </w:r>
    </w:p>
    <w:p w:rsidR="00553D00" w:rsidRPr="00722237" w:rsidRDefault="00553D00" w:rsidP="00553D00">
      <w:pPr>
        <w:ind w:left="283"/>
        <w:jc w:val="both"/>
        <w:rPr>
          <w:rFonts w:ascii="Calibri" w:hAnsi="Calibri" w:cs="Calibri"/>
          <w:color w:val="2E74B5"/>
          <w:sz w:val="22"/>
          <w:szCs w:val="22"/>
        </w:rPr>
      </w:pPr>
    </w:p>
    <w:p w:rsidR="004553B6" w:rsidRPr="004B2872" w:rsidRDefault="00553D00" w:rsidP="00553D00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V</w:t>
      </w:r>
      <w:r w:rsidR="004553B6" w:rsidRPr="00722237">
        <w:rPr>
          <w:rFonts w:ascii="Calibri" w:hAnsi="Calibri" w:cs="Calibri"/>
          <w:sz w:val="22"/>
          <w:szCs w:val="22"/>
        </w:rPr>
        <w:t xml:space="preserve"> primeru, da vlagatelj uveljavlja prostovoljno delo kot lastni vložek, mora predložiti dogovor o </w:t>
      </w:r>
      <w:r w:rsidR="004553B6" w:rsidRPr="004B2872">
        <w:rPr>
          <w:rFonts w:ascii="Calibri" w:hAnsi="Calibri" w:cs="Calibri"/>
          <w:sz w:val="22"/>
          <w:szCs w:val="22"/>
        </w:rPr>
        <w:t>prostovoljnem delu, skladno z 18. členom Zakona o prostovoljstvu</w:t>
      </w:r>
      <w:r w:rsidR="00477A4C" w:rsidRPr="004B2872">
        <w:rPr>
          <w:rFonts w:ascii="Calibri" w:hAnsi="Calibri" w:cs="Calibri"/>
          <w:sz w:val="22"/>
          <w:szCs w:val="22"/>
        </w:rPr>
        <w:t xml:space="preserve"> </w:t>
      </w:r>
      <w:r w:rsidR="00722B3E" w:rsidRPr="004B2872">
        <w:rPr>
          <w:rFonts w:ascii="Calibri" w:hAnsi="Calibri" w:cs="Calibri"/>
          <w:sz w:val="22"/>
          <w:szCs w:val="22"/>
        </w:rPr>
        <w:t>(Uradni list RS, št. 10/</w:t>
      </w:r>
      <w:r w:rsidR="00CB210A" w:rsidRPr="004B2872">
        <w:rPr>
          <w:rFonts w:ascii="Calibri" w:hAnsi="Calibri" w:cs="Calibri"/>
          <w:sz w:val="22"/>
          <w:szCs w:val="22"/>
        </w:rPr>
        <w:t>1</w:t>
      </w:r>
      <w:r w:rsidR="00722B3E" w:rsidRPr="004B2872">
        <w:rPr>
          <w:rFonts w:ascii="Calibri" w:hAnsi="Calibri" w:cs="Calibri"/>
          <w:sz w:val="22"/>
          <w:szCs w:val="22"/>
        </w:rPr>
        <w:t xml:space="preserve">1 </w:t>
      </w:r>
      <w:r w:rsidR="00477A4C" w:rsidRPr="004B2872">
        <w:rPr>
          <w:rFonts w:ascii="Calibri" w:hAnsi="Calibri" w:cs="Calibri"/>
          <w:sz w:val="22"/>
          <w:szCs w:val="22"/>
        </w:rPr>
        <w:t>s spremembami)</w:t>
      </w:r>
      <w:r w:rsidR="004553B6" w:rsidRPr="004B2872">
        <w:rPr>
          <w:rFonts w:ascii="Calibri" w:hAnsi="Calibri" w:cs="Calibri"/>
          <w:sz w:val="22"/>
          <w:szCs w:val="22"/>
        </w:rPr>
        <w:t xml:space="preserve">. </w:t>
      </w:r>
    </w:p>
    <w:p w:rsidR="004553B6" w:rsidRPr="00722237" w:rsidRDefault="004553B6" w:rsidP="00ED3DD5">
      <w:pPr>
        <w:ind w:left="283"/>
        <w:jc w:val="both"/>
        <w:rPr>
          <w:rFonts w:ascii="Calibri" w:hAnsi="Calibri" w:cs="Calibri"/>
          <w:color w:val="2E74B5"/>
          <w:sz w:val="22"/>
          <w:szCs w:val="22"/>
        </w:rPr>
      </w:pPr>
    </w:p>
    <w:p w:rsidR="00D86F70" w:rsidRPr="00722237" w:rsidRDefault="00D86F70" w:rsidP="00D86F70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722237">
        <w:rPr>
          <w:rFonts w:ascii="Calibri" w:hAnsi="Calibri" w:cs="Calibri"/>
          <w:b/>
          <w:sz w:val="22"/>
          <w:szCs w:val="22"/>
          <w:u w:val="single"/>
        </w:rPr>
        <w:t xml:space="preserve">Definicija projekta </w:t>
      </w:r>
      <w:r w:rsidRPr="00722237">
        <w:rPr>
          <w:rFonts w:ascii="Calibri" w:hAnsi="Calibri" w:cs="Calibri"/>
          <w:sz w:val="22"/>
          <w:szCs w:val="22"/>
          <w:u w:val="single"/>
        </w:rPr>
        <w:t>(vir: veljavna merila za vrednotenje):</w:t>
      </w:r>
      <w:r w:rsidRPr="00722237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D86F70" w:rsidRPr="00722237" w:rsidRDefault="00D86F70" w:rsidP="00D86F70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Projekt predstavlja enkratno aktivnost, ki se zaključi v obdobju enega leta in presega redno dejavnost društva, zavoda oz. drugih vlagateljev, ki si upravičene do sredstev po pogojih v skladu z veljavnim pravilnikom.</w:t>
      </w:r>
    </w:p>
    <w:p w:rsidR="00D86F70" w:rsidRPr="00722237" w:rsidRDefault="00D86F70" w:rsidP="00D86F70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Njihov cilj je oblikovati in ustvariti produkt ali nek drug opredeljiv rezultat v okviru omejenih finančnih sredstev, ki so za ta projekt na voljo.</w:t>
      </w:r>
    </w:p>
    <w:p w:rsidR="006C4898" w:rsidRPr="00722237" w:rsidRDefault="006C4898" w:rsidP="00C22003">
      <w:pPr>
        <w:jc w:val="both"/>
        <w:rPr>
          <w:rFonts w:ascii="Calibri" w:hAnsi="Calibri" w:cs="Calibri"/>
          <w:color w:val="2E74B5"/>
          <w:sz w:val="22"/>
          <w:szCs w:val="22"/>
        </w:rPr>
      </w:pPr>
    </w:p>
    <w:p w:rsidR="00C50336" w:rsidRPr="00722237" w:rsidRDefault="00143539" w:rsidP="005776E6">
      <w:pPr>
        <w:jc w:val="both"/>
        <w:rPr>
          <w:rFonts w:ascii="Calibri" w:hAnsi="Calibri" w:cs="Calibri"/>
          <w:b/>
          <w:sz w:val="22"/>
          <w:szCs w:val="22"/>
        </w:rPr>
      </w:pPr>
      <w:r w:rsidRPr="00722237">
        <w:rPr>
          <w:rFonts w:ascii="Calibri" w:hAnsi="Calibri" w:cs="Calibri"/>
          <w:b/>
          <w:sz w:val="22"/>
          <w:szCs w:val="22"/>
        </w:rPr>
        <w:t>I</w:t>
      </w:r>
      <w:r w:rsidR="00C50336" w:rsidRPr="00722237">
        <w:rPr>
          <w:rFonts w:ascii="Calibri" w:hAnsi="Calibri" w:cs="Calibri"/>
          <w:b/>
          <w:sz w:val="22"/>
          <w:szCs w:val="22"/>
        </w:rPr>
        <w:t xml:space="preserve">V. Merila za </w:t>
      </w:r>
      <w:r w:rsidR="006C4898" w:rsidRPr="00722237">
        <w:rPr>
          <w:rFonts w:ascii="Calibri" w:hAnsi="Calibri" w:cs="Calibri"/>
          <w:b/>
          <w:sz w:val="22"/>
          <w:szCs w:val="22"/>
        </w:rPr>
        <w:t>vrednotenje:</w:t>
      </w:r>
    </w:p>
    <w:p w:rsidR="00D42796" w:rsidRPr="00722237" w:rsidRDefault="00D42796" w:rsidP="005776E6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Mer</w:t>
      </w:r>
      <w:r w:rsidR="00325275" w:rsidRPr="00722237">
        <w:rPr>
          <w:rFonts w:ascii="Calibri" w:hAnsi="Calibri" w:cs="Calibri"/>
          <w:sz w:val="22"/>
          <w:szCs w:val="22"/>
        </w:rPr>
        <w:t xml:space="preserve">ila za </w:t>
      </w:r>
      <w:r w:rsidR="00360D3D" w:rsidRPr="00722237">
        <w:rPr>
          <w:rFonts w:ascii="Calibri" w:hAnsi="Calibri" w:cs="Calibri"/>
          <w:sz w:val="22"/>
          <w:szCs w:val="22"/>
        </w:rPr>
        <w:t>vrednotenje</w:t>
      </w:r>
      <w:r w:rsidR="00325275" w:rsidRPr="00722237">
        <w:rPr>
          <w:rFonts w:ascii="Calibri" w:hAnsi="Calibri" w:cs="Calibri"/>
          <w:sz w:val="22"/>
          <w:szCs w:val="22"/>
        </w:rPr>
        <w:t xml:space="preserve"> </w:t>
      </w:r>
      <w:r w:rsidRPr="00722237">
        <w:rPr>
          <w:rFonts w:ascii="Calibri" w:hAnsi="Calibri" w:cs="Calibri"/>
          <w:sz w:val="22"/>
          <w:szCs w:val="22"/>
        </w:rPr>
        <w:t>so sest</w:t>
      </w:r>
      <w:r w:rsidR="007D2F2B" w:rsidRPr="00722237">
        <w:rPr>
          <w:rFonts w:ascii="Calibri" w:hAnsi="Calibri" w:cs="Calibri"/>
          <w:sz w:val="22"/>
          <w:szCs w:val="22"/>
        </w:rPr>
        <w:t>avni del razpisne dokumentacije</w:t>
      </w:r>
      <w:r w:rsidR="008C2000" w:rsidRPr="00722237">
        <w:rPr>
          <w:rFonts w:ascii="Calibri" w:hAnsi="Calibri" w:cs="Calibri"/>
          <w:sz w:val="22"/>
          <w:szCs w:val="22"/>
        </w:rPr>
        <w:t>.</w:t>
      </w:r>
    </w:p>
    <w:p w:rsidR="00F349DE" w:rsidRDefault="00F349DE" w:rsidP="005776E6">
      <w:pPr>
        <w:jc w:val="both"/>
        <w:rPr>
          <w:rFonts w:ascii="Calibri" w:hAnsi="Calibri" w:cs="Calibri"/>
          <w:sz w:val="22"/>
          <w:szCs w:val="22"/>
        </w:rPr>
      </w:pPr>
    </w:p>
    <w:p w:rsidR="00231AA6" w:rsidRPr="00BC0168" w:rsidRDefault="00D37D18" w:rsidP="005776E6">
      <w:pPr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8602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V. </w:t>
      </w:r>
      <w:r w:rsidR="00231AA6" w:rsidRPr="00C8602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Posebni pogoji za vrednotenje programov ljubiteljskih kulturnih društev in zveze kulturnih društev </w:t>
      </w:r>
      <w:r w:rsidRPr="00C86025">
        <w:rPr>
          <w:rFonts w:ascii="Calibri" w:eastAsia="Calibri" w:hAnsi="Calibri" w:cs="Calibri"/>
          <w:b/>
          <w:sz w:val="22"/>
          <w:szCs w:val="22"/>
          <w:lang w:eastAsia="en-US"/>
        </w:rPr>
        <w:t>(LK1)</w:t>
      </w:r>
      <w:r w:rsidR="00B02E01" w:rsidRPr="00C8602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C8602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v </w:t>
      </w:r>
      <w:r w:rsidR="009338F2" w:rsidRPr="00C8602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javnem razpisu </w:t>
      </w:r>
      <w:r w:rsidR="00231AA6" w:rsidRPr="00C86025">
        <w:rPr>
          <w:rFonts w:ascii="Calibri" w:eastAsia="Calibri" w:hAnsi="Calibri" w:cs="Calibri"/>
          <w:b/>
          <w:sz w:val="22"/>
          <w:szCs w:val="22"/>
          <w:lang w:eastAsia="en-US"/>
        </w:rPr>
        <w:t>2021</w:t>
      </w:r>
    </w:p>
    <w:p w:rsidR="00231AA6" w:rsidRPr="00722237" w:rsidRDefault="00231AA6" w:rsidP="005776E6">
      <w:pPr>
        <w:jc w:val="both"/>
        <w:rPr>
          <w:rFonts w:ascii="Calibri" w:hAnsi="Calibri" w:cs="Calibri"/>
          <w:sz w:val="22"/>
          <w:szCs w:val="22"/>
        </w:rPr>
      </w:pPr>
    </w:p>
    <w:p w:rsidR="00F349DE" w:rsidRPr="00BC0168" w:rsidRDefault="009338F2" w:rsidP="00F349DE">
      <w:pPr>
        <w:jc w:val="both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FA1F17">
        <w:rPr>
          <w:rFonts w:ascii="Calibri" w:hAnsi="Calibri" w:cs="Calibri"/>
          <w:sz w:val="22"/>
          <w:szCs w:val="22"/>
          <w:u w:val="single"/>
        </w:rPr>
        <w:t xml:space="preserve">Z </w:t>
      </w:r>
      <w:r w:rsidR="002A39CD" w:rsidRPr="00FA1F17">
        <w:rPr>
          <w:rFonts w:ascii="Calibri" w:hAnsi="Calibri" w:cs="Calibri"/>
          <w:sz w:val="22"/>
          <w:szCs w:val="22"/>
          <w:u w:val="single"/>
        </w:rPr>
        <w:t>Letn</w:t>
      </w:r>
      <w:r w:rsidRPr="00FA1F17">
        <w:rPr>
          <w:rFonts w:ascii="Calibri" w:hAnsi="Calibri" w:cs="Calibri"/>
          <w:sz w:val="22"/>
          <w:szCs w:val="22"/>
          <w:u w:val="single"/>
        </w:rPr>
        <w:t>im</w:t>
      </w:r>
      <w:r w:rsidR="002A39CD" w:rsidRPr="00FA1F17">
        <w:rPr>
          <w:rFonts w:ascii="Calibri" w:hAnsi="Calibri" w:cs="Calibri"/>
          <w:sz w:val="22"/>
          <w:szCs w:val="22"/>
          <w:u w:val="single"/>
        </w:rPr>
        <w:t xml:space="preserve"> </w:t>
      </w:r>
      <w:r w:rsidR="00F349DE" w:rsidRPr="00FA1F17">
        <w:rPr>
          <w:rFonts w:ascii="Calibri" w:hAnsi="Calibri" w:cs="Calibri"/>
          <w:sz w:val="22"/>
          <w:szCs w:val="22"/>
          <w:u w:val="single"/>
        </w:rPr>
        <w:t>pr</w:t>
      </w:r>
      <w:r w:rsidRPr="00FA1F17">
        <w:rPr>
          <w:rFonts w:ascii="Calibri" w:hAnsi="Calibri" w:cs="Calibri"/>
          <w:sz w:val="22"/>
          <w:szCs w:val="22"/>
          <w:u w:val="single"/>
        </w:rPr>
        <w:t>ogramom</w:t>
      </w:r>
      <w:r w:rsidR="00F349DE" w:rsidRPr="00FA1F17">
        <w:rPr>
          <w:rFonts w:ascii="Calibri" w:hAnsi="Calibri" w:cs="Calibri"/>
          <w:sz w:val="22"/>
          <w:szCs w:val="22"/>
          <w:u w:val="single"/>
        </w:rPr>
        <w:t xml:space="preserve"> za kulturo</w:t>
      </w:r>
      <w:r w:rsidR="002A39CD" w:rsidRPr="00FA1F17">
        <w:rPr>
          <w:rFonts w:ascii="Calibri" w:hAnsi="Calibri" w:cs="Calibri"/>
          <w:sz w:val="22"/>
          <w:szCs w:val="22"/>
          <w:u w:val="single"/>
        </w:rPr>
        <w:t xml:space="preserve"> </w:t>
      </w:r>
      <w:r w:rsidR="00F349DE" w:rsidRPr="00FA1F17">
        <w:rPr>
          <w:rFonts w:ascii="Calibri" w:hAnsi="Calibri" w:cs="Calibri"/>
          <w:sz w:val="22"/>
          <w:szCs w:val="22"/>
          <w:u w:val="single"/>
        </w:rPr>
        <w:t>2021</w:t>
      </w:r>
      <w:r w:rsidR="00CB7354" w:rsidRPr="00FA1F17">
        <w:rPr>
          <w:rStyle w:val="Sprotnaopomba-sklic"/>
          <w:rFonts w:ascii="Calibri" w:hAnsi="Calibri" w:cs="Calibri"/>
          <w:sz w:val="22"/>
          <w:szCs w:val="22"/>
          <w:u w:val="single"/>
        </w:rPr>
        <w:footnoteReference w:id="1"/>
      </w:r>
      <w:r w:rsidR="00B22127" w:rsidRPr="00FA1F17">
        <w:rPr>
          <w:rFonts w:ascii="Calibri" w:hAnsi="Calibri" w:cs="Calibri"/>
          <w:sz w:val="22"/>
          <w:szCs w:val="22"/>
        </w:rPr>
        <w:t xml:space="preserve"> </w:t>
      </w:r>
      <w:r w:rsidR="00431606" w:rsidRPr="00FA1F17">
        <w:rPr>
          <w:rFonts w:ascii="Calibri" w:hAnsi="Calibri" w:cs="Calibri"/>
          <w:sz w:val="22"/>
          <w:szCs w:val="22"/>
        </w:rPr>
        <w:t xml:space="preserve">se, </w:t>
      </w:r>
      <w:r w:rsidR="002A39CD" w:rsidRPr="00FA1F17">
        <w:rPr>
          <w:rFonts w:ascii="Calibri" w:hAnsi="Calibri" w:cs="Calibri"/>
          <w:sz w:val="22"/>
          <w:szCs w:val="22"/>
        </w:rPr>
        <w:t>n</w:t>
      </w:r>
      <w:r w:rsidR="00F349DE" w:rsidRPr="00FA1F17">
        <w:rPr>
          <w:rFonts w:ascii="Calibri" w:hAnsi="Calibri" w:cs="Calibri"/>
          <w:sz w:val="22"/>
          <w:szCs w:val="22"/>
        </w:rPr>
        <w:t xml:space="preserve">a podlagi različnih </w:t>
      </w:r>
      <w:r w:rsidR="00F349DE" w:rsidRPr="00FA1F17">
        <w:rPr>
          <w:rFonts w:ascii="Calibri" w:eastAsia="Calibri" w:hAnsi="Calibri" w:cs="Calibri"/>
          <w:sz w:val="22"/>
          <w:szCs w:val="22"/>
          <w:lang w:eastAsia="en-US"/>
        </w:rPr>
        <w:t>ukrepov v zvezi z obvladovanjem</w:t>
      </w:r>
      <w:r w:rsidR="00F349DE" w:rsidRPr="00CB7354">
        <w:rPr>
          <w:rFonts w:ascii="Calibri" w:eastAsia="Calibri" w:hAnsi="Calibri" w:cs="Calibri"/>
          <w:sz w:val="22"/>
          <w:szCs w:val="22"/>
          <w:lang w:eastAsia="en-US"/>
        </w:rPr>
        <w:t xml:space="preserve"> širjenja nalezljive b</w:t>
      </w:r>
      <w:r w:rsidR="002A39CD" w:rsidRPr="00CB7354">
        <w:rPr>
          <w:rFonts w:ascii="Calibri" w:eastAsia="Calibri" w:hAnsi="Calibri" w:cs="Calibri"/>
          <w:sz w:val="22"/>
          <w:szCs w:val="22"/>
          <w:lang w:eastAsia="en-US"/>
        </w:rPr>
        <w:t xml:space="preserve">olezni SARS-CoV-2 (COVID-19) </w:t>
      </w:r>
      <w:r w:rsidR="00F349DE" w:rsidRPr="00CB7354">
        <w:rPr>
          <w:rFonts w:ascii="Calibri" w:eastAsia="Calibri" w:hAnsi="Calibri" w:cs="Calibri"/>
          <w:sz w:val="22"/>
          <w:szCs w:val="22"/>
          <w:lang w:eastAsia="en-US"/>
        </w:rPr>
        <w:t>za leto 2021 v zvezi z vrednotenjem programov ljubiteljskih kulturnih društev in zveze kulturnih društev, z namenom</w:t>
      </w:r>
      <w:r w:rsidR="00F349DE" w:rsidRPr="00F349DE">
        <w:rPr>
          <w:rFonts w:ascii="Calibri" w:eastAsia="Calibri" w:hAnsi="Calibri" w:cs="Calibri"/>
          <w:sz w:val="22"/>
          <w:szCs w:val="22"/>
          <w:lang w:eastAsia="en-US"/>
        </w:rPr>
        <w:t xml:space="preserve"> podpore dejavnosti, ki se zaradi višje sile izvaja v skladu z omejitvami, </w:t>
      </w:r>
      <w:r w:rsidR="00F349DE" w:rsidRPr="00BC0168">
        <w:rPr>
          <w:rFonts w:ascii="Calibri" w:eastAsia="Calibri" w:hAnsi="Calibri" w:cs="Calibri"/>
          <w:sz w:val="22"/>
          <w:szCs w:val="22"/>
          <w:u w:val="single"/>
          <w:lang w:eastAsia="en-US"/>
        </w:rPr>
        <w:t xml:space="preserve">določijo </w:t>
      </w:r>
      <w:r w:rsidR="00F349DE" w:rsidRPr="00BC0168">
        <w:rPr>
          <w:rFonts w:ascii="Calibri" w:eastAsia="Calibri" w:hAnsi="Calibri"/>
          <w:sz w:val="22"/>
          <w:szCs w:val="22"/>
          <w:u w:val="single"/>
          <w:lang w:eastAsia="en-US"/>
        </w:rPr>
        <w:t>posebni pogoji za vrednotenje programov ljubiteljskih kulturnih društev in zveze kulturnih društev na javnem razpisu za leto 2021, in sicer:</w:t>
      </w:r>
    </w:p>
    <w:p w:rsidR="004006D5" w:rsidRPr="00F349DE" w:rsidRDefault="004006D5" w:rsidP="00F349DE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349DE" w:rsidRPr="00B25284" w:rsidRDefault="00F349DE" w:rsidP="00F349DE">
      <w:pPr>
        <w:numPr>
          <w:ilvl w:val="0"/>
          <w:numId w:val="33"/>
        </w:numPr>
        <w:spacing w:after="160" w:line="259" w:lineRule="auto"/>
        <w:contextualSpacing/>
        <w:rPr>
          <w:rFonts w:ascii="Calibri" w:eastAsia="Calibri" w:hAnsi="Calibri"/>
          <w:b/>
          <w:sz w:val="22"/>
          <w:szCs w:val="22"/>
          <w:lang w:eastAsia="en-US"/>
        </w:rPr>
      </w:pPr>
      <w:r w:rsidRPr="00B25284">
        <w:rPr>
          <w:rFonts w:ascii="Calibri" w:eastAsia="Calibri" w:hAnsi="Calibri"/>
          <w:b/>
          <w:sz w:val="22"/>
          <w:szCs w:val="22"/>
          <w:lang w:eastAsia="en-US"/>
        </w:rPr>
        <w:t>Vrednotenje v 1. fazi razdelitve</w:t>
      </w:r>
    </w:p>
    <w:p w:rsidR="00F349DE" w:rsidRPr="00F349DE" w:rsidRDefault="00F349DE" w:rsidP="00F349DE">
      <w:pPr>
        <w:spacing w:line="259" w:lineRule="auto"/>
        <w:ind w:left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B7B8D">
        <w:rPr>
          <w:rFonts w:ascii="Calibri" w:eastAsia="Calibri" w:hAnsi="Calibri" w:cs="Calibri"/>
          <w:sz w:val="22"/>
          <w:szCs w:val="22"/>
          <w:u w:val="single"/>
          <w:lang w:eastAsia="en-US"/>
        </w:rPr>
        <w:t>Za javni razpis 2021 se upoštevajo rezultati in dosežki iz leta 2019</w:t>
      </w:r>
      <w:r w:rsidRPr="00F349DE">
        <w:rPr>
          <w:rFonts w:ascii="Calibri" w:eastAsia="Calibri" w:hAnsi="Calibri" w:cs="Calibri"/>
          <w:sz w:val="22"/>
          <w:szCs w:val="22"/>
          <w:lang w:eastAsia="en-US"/>
        </w:rPr>
        <w:t xml:space="preserve"> (upoštevani pri prijavi na javni razpis za leto 2020), in sicer se za posamičen program, izveden v letu 2020, upošteva doseženo število točk iz 1. faze razdelitve na javnem razpisu 2020, pri čemer se ne upošteva dodatek za izredne dosežke iz leta 2019.</w:t>
      </w:r>
    </w:p>
    <w:p w:rsidR="00F349DE" w:rsidRPr="00EB7B8D" w:rsidRDefault="00F349DE" w:rsidP="00F349DE">
      <w:pPr>
        <w:spacing w:line="259" w:lineRule="auto"/>
        <w:ind w:left="360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  <w:r w:rsidRPr="00EB7B8D">
        <w:rPr>
          <w:rFonts w:ascii="Calibri" w:eastAsia="Calibri" w:hAnsi="Calibri" w:cs="Calibri"/>
          <w:sz w:val="22"/>
          <w:szCs w:val="22"/>
          <w:u w:val="single"/>
          <w:lang w:eastAsia="en-US"/>
        </w:rPr>
        <w:lastRenderedPageBreak/>
        <w:t xml:space="preserve">Na novo se vrednotijo programi </w:t>
      </w:r>
      <w:r w:rsidR="004B2872">
        <w:rPr>
          <w:rFonts w:ascii="Calibri" w:eastAsia="Calibri" w:hAnsi="Calibri" w:cs="Calibri"/>
          <w:sz w:val="22"/>
          <w:szCs w:val="22"/>
          <w:u w:val="single"/>
          <w:lang w:eastAsia="en-US"/>
        </w:rPr>
        <w:t xml:space="preserve">samo </w:t>
      </w:r>
      <w:r w:rsidRPr="00EB7B8D">
        <w:rPr>
          <w:rFonts w:ascii="Calibri" w:eastAsia="Calibri" w:hAnsi="Calibri" w:cs="Calibri"/>
          <w:sz w:val="22"/>
          <w:szCs w:val="22"/>
          <w:u w:val="single"/>
          <w:lang w:eastAsia="en-US"/>
        </w:rPr>
        <w:t>v primerih:</w:t>
      </w:r>
    </w:p>
    <w:p w:rsidR="00F349DE" w:rsidRPr="00F349DE" w:rsidRDefault="00F349DE" w:rsidP="00F349DE">
      <w:pPr>
        <w:numPr>
          <w:ilvl w:val="0"/>
          <w:numId w:val="34"/>
        </w:numPr>
        <w:spacing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349DE">
        <w:rPr>
          <w:rFonts w:ascii="Calibri" w:eastAsia="Calibri" w:hAnsi="Calibri" w:cs="Calibri"/>
          <w:sz w:val="22"/>
          <w:szCs w:val="22"/>
          <w:lang w:eastAsia="en-US"/>
        </w:rPr>
        <w:t>če je posamičen program, izveden v letu 2020, dosegel višje rezultate v primerjavi z letom 2019,</w:t>
      </w:r>
    </w:p>
    <w:p w:rsidR="00F349DE" w:rsidRPr="00F349DE" w:rsidRDefault="00F349DE" w:rsidP="00F349DE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349DE">
        <w:rPr>
          <w:rFonts w:ascii="Calibri" w:eastAsia="Calibri" w:hAnsi="Calibri" w:cs="Calibri"/>
          <w:sz w:val="22"/>
          <w:szCs w:val="22"/>
          <w:lang w:eastAsia="en-US"/>
        </w:rPr>
        <w:t>če določen program ni bil še nikoli prijavljen na javnem razpisu za ljubiteljsko kulturo v občini Jesenice,</w:t>
      </w:r>
    </w:p>
    <w:p w:rsidR="00F349DE" w:rsidRPr="00F349DE" w:rsidRDefault="00F349DE" w:rsidP="00F349DE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349DE">
        <w:rPr>
          <w:rFonts w:ascii="Calibri" w:eastAsia="Calibri" w:hAnsi="Calibri" w:cs="Calibri"/>
          <w:sz w:val="22"/>
          <w:szCs w:val="22"/>
          <w:lang w:eastAsia="en-US"/>
        </w:rPr>
        <w:t>če posamičen program ni bil izveden v letu 2019, v letu 2020 pa je bil izveden; oziroma če posamičen program, izveden v letu 2019, glede na veljavna merila ni imel pogojev za vrednotenje/sofinanciranje na javnem razpisu v leto 2020.</w:t>
      </w:r>
    </w:p>
    <w:p w:rsidR="00F349DE" w:rsidRPr="00EB7B8D" w:rsidRDefault="00F349DE" w:rsidP="00F349DE">
      <w:pPr>
        <w:spacing w:line="259" w:lineRule="auto"/>
        <w:ind w:left="360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  <w:r w:rsidRPr="00EB7B8D">
        <w:rPr>
          <w:rFonts w:ascii="Calibri" w:eastAsia="Calibri" w:hAnsi="Calibri" w:cs="Calibri"/>
          <w:sz w:val="22"/>
          <w:szCs w:val="22"/>
          <w:u w:val="single"/>
          <w:lang w:eastAsia="en-US"/>
        </w:rPr>
        <w:t>Ne vrednotijo oz. se ne dodelijo sredstva v primeru, če je določena sekcija društva v letu 2020 prenehala delovati.</w:t>
      </w:r>
    </w:p>
    <w:p w:rsidR="004006D5" w:rsidRPr="00F349DE" w:rsidRDefault="004006D5" w:rsidP="00F349DE">
      <w:pPr>
        <w:spacing w:line="259" w:lineRule="auto"/>
        <w:ind w:left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F349DE" w:rsidRDefault="00B25284" w:rsidP="00F349DE">
      <w:pPr>
        <w:numPr>
          <w:ilvl w:val="0"/>
          <w:numId w:val="33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B25284">
        <w:rPr>
          <w:rFonts w:ascii="Calibri" w:eastAsia="Calibri" w:hAnsi="Calibri"/>
          <w:b/>
          <w:sz w:val="22"/>
          <w:szCs w:val="22"/>
          <w:lang w:eastAsia="en-US"/>
        </w:rPr>
        <w:t>2. faza razdelitve</w:t>
      </w:r>
      <w:r w:rsidRPr="00B2528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E761EC">
        <w:rPr>
          <w:rFonts w:ascii="Calibri" w:eastAsia="Calibri" w:hAnsi="Calibri"/>
          <w:sz w:val="22"/>
          <w:szCs w:val="22"/>
          <w:lang w:eastAsia="en-US"/>
        </w:rPr>
        <w:t xml:space="preserve">- </w:t>
      </w:r>
      <w:r>
        <w:rPr>
          <w:rFonts w:ascii="Calibri" w:eastAsia="Calibri" w:hAnsi="Calibri"/>
          <w:sz w:val="22"/>
          <w:szCs w:val="22"/>
          <w:lang w:eastAsia="en-US"/>
        </w:rPr>
        <w:t>se izvede eventualno v</w:t>
      </w:r>
      <w:r w:rsidR="00F349DE" w:rsidRPr="00B25284">
        <w:rPr>
          <w:rFonts w:ascii="Calibri" w:eastAsia="Calibri" w:hAnsi="Calibri"/>
          <w:sz w:val="22"/>
          <w:szCs w:val="22"/>
          <w:lang w:eastAsia="en-US"/>
        </w:rPr>
        <w:t xml:space="preserve"> skladu z veljav</w:t>
      </w:r>
      <w:r>
        <w:rPr>
          <w:rFonts w:ascii="Calibri" w:eastAsia="Calibri" w:hAnsi="Calibri"/>
          <w:sz w:val="22"/>
          <w:szCs w:val="22"/>
          <w:lang w:eastAsia="en-US"/>
        </w:rPr>
        <w:t>nimi merili</w:t>
      </w:r>
      <w:r w:rsidR="00F349DE" w:rsidRPr="00F349DE">
        <w:rPr>
          <w:rFonts w:ascii="Calibri" w:eastAsia="Calibri" w:hAnsi="Calibri"/>
          <w:sz w:val="22"/>
          <w:szCs w:val="22"/>
          <w:lang w:eastAsia="en-US"/>
        </w:rPr>
        <w:t>.</w:t>
      </w:r>
    </w:p>
    <w:p w:rsidR="004006D5" w:rsidRPr="00F349DE" w:rsidRDefault="004006D5" w:rsidP="004006D5">
      <w:pPr>
        <w:spacing w:after="160" w:line="259" w:lineRule="auto"/>
        <w:ind w:left="36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F349DE" w:rsidRPr="00F349DE" w:rsidRDefault="00F349DE" w:rsidP="00F349DE">
      <w:pPr>
        <w:numPr>
          <w:ilvl w:val="0"/>
          <w:numId w:val="33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B25284">
        <w:rPr>
          <w:rFonts w:ascii="Calibri" w:eastAsia="Calibri" w:hAnsi="Calibri"/>
          <w:b/>
          <w:sz w:val="22"/>
          <w:szCs w:val="22"/>
          <w:lang w:eastAsia="en-US"/>
        </w:rPr>
        <w:t xml:space="preserve">3. </w:t>
      </w:r>
      <w:r w:rsidR="00B25284" w:rsidRPr="00B25284">
        <w:rPr>
          <w:rFonts w:ascii="Calibri" w:eastAsia="Calibri" w:hAnsi="Calibri"/>
          <w:b/>
          <w:sz w:val="22"/>
          <w:szCs w:val="22"/>
          <w:lang w:eastAsia="en-US"/>
        </w:rPr>
        <w:t>faza</w:t>
      </w:r>
      <w:r w:rsidRPr="00B25284">
        <w:rPr>
          <w:rFonts w:ascii="Calibri" w:eastAsia="Calibri" w:hAnsi="Calibri"/>
          <w:b/>
          <w:sz w:val="22"/>
          <w:szCs w:val="22"/>
          <w:lang w:eastAsia="en-US"/>
        </w:rPr>
        <w:t xml:space="preserve"> razdelitve</w:t>
      </w:r>
      <w:r w:rsidRPr="00F349D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B25284">
        <w:rPr>
          <w:rFonts w:ascii="Calibri" w:eastAsia="Calibri" w:hAnsi="Calibri"/>
          <w:sz w:val="22"/>
          <w:szCs w:val="22"/>
          <w:lang w:eastAsia="en-US"/>
        </w:rPr>
        <w:t xml:space="preserve"> - </w:t>
      </w:r>
      <w:r w:rsidRPr="00F349DE">
        <w:rPr>
          <w:rFonts w:ascii="Calibri" w:eastAsia="Calibri" w:hAnsi="Calibri"/>
          <w:sz w:val="22"/>
          <w:szCs w:val="22"/>
          <w:lang w:eastAsia="en-US"/>
        </w:rPr>
        <w:t xml:space="preserve">izračunajo </w:t>
      </w:r>
      <w:r w:rsidR="00B25284">
        <w:rPr>
          <w:rFonts w:ascii="Calibri" w:eastAsia="Calibri" w:hAnsi="Calibri"/>
          <w:sz w:val="22"/>
          <w:szCs w:val="22"/>
          <w:lang w:eastAsia="en-US"/>
        </w:rPr>
        <w:t xml:space="preserve">se </w:t>
      </w:r>
      <w:r w:rsidRPr="00F349DE">
        <w:rPr>
          <w:rFonts w:ascii="Calibri" w:eastAsia="Calibri" w:hAnsi="Calibri"/>
          <w:sz w:val="22"/>
          <w:szCs w:val="22"/>
          <w:lang w:eastAsia="en-US"/>
        </w:rPr>
        <w:t>novi deleži za posamičen program (se ne upoštevajo sredstva iz 3. faze razdelitve, dodeljena na javnem razpisu 2020).</w:t>
      </w:r>
    </w:p>
    <w:p w:rsidR="00F349DE" w:rsidRPr="00722237" w:rsidRDefault="00F349DE" w:rsidP="005776E6">
      <w:pPr>
        <w:jc w:val="both"/>
        <w:rPr>
          <w:rFonts w:ascii="Calibri" w:hAnsi="Calibri" w:cs="Calibri"/>
          <w:sz w:val="22"/>
          <w:szCs w:val="22"/>
        </w:rPr>
      </w:pPr>
    </w:p>
    <w:p w:rsidR="005120E5" w:rsidRPr="00722237" w:rsidRDefault="005120E5" w:rsidP="005776E6">
      <w:pPr>
        <w:jc w:val="both"/>
        <w:rPr>
          <w:rFonts w:ascii="Calibri" w:hAnsi="Calibri" w:cs="Calibri"/>
          <w:b/>
          <w:color w:val="2E74B5"/>
          <w:sz w:val="22"/>
          <w:szCs w:val="22"/>
        </w:rPr>
      </w:pPr>
    </w:p>
    <w:p w:rsidR="00A1194D" w:rsidRPr="000B3C03" w:rsidRDefault="0013352B" w:rsidP="0013352B">
      <w:pPr>
        <w:pStyle w:val="Naslov4"/>
        <w:rPr>
          <w:rFonts w:ascii="Calibri" w:hAnsi="Calibri" w:cs="Calibri"/>
          <w:szCs w:val="22"/>
        </w:rPr>
      </w:pPr>
      <w:r w:rsidRPr="000B3C03">
        <w:rPr>
          <w:rFonts w:ascii="Calibri" w:hAnsi="Calibri" w:cs="Calibri"/>
          <w:szCs w:val="22"/>
        </w:rPr>
        <w:t>V</w:t>
      </w:r>
      <w:r w:rsidR="000B3C03">
        <w:rPr>
          <w:rFonts w:ascii="Calibri" w:hAnsi="Calibri" w:cs="Calibri"/>
          <w:szCs w:val="22"/>
        </w:rPr>
        <w:t>I</w:t>
      </w:r>
      <w:r w:rsidRPr="000B3C03">
        <w:rPr>
          <w:rFonts w:ascii="Calibri" w:hAnsi="Calibri" w:cs="Calibri"/>
          <w:szCs w:val="22"/>
        </w:rPr>
        <w:t>.</w:t>
      </w:r>
      <w:r w:rsidR="00FE4F6E" w:rsidRPr="000B3C03">
        <w:rPr>
          <w:rFonts w:ascii="Calibri" w:hAnsi="Calibri" w:cs="Calibri"/>
          <w:szCs w:val="22"/>
        </w:rPr>
        <w:t xml:space="preserve"> Višina razpisanih sredstev</w:t>
      </w:r>
    </w:p>
    <w:tbl>
      <w:tblPr>
        <w:tblW w:w="878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709"/>
        <w:gridCol w:w="1843"/>
      </w:tblGrid>
      <w:tr w:rsidR="002350AE" w:rsidRPr="00722237" w:rsidTr="004E0F71">
        <w:trPr>
          <w:trHeight w:val="255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B8F" w:rsidRPr="00722237" w:rsidRDefault="00907B8F" w:rsidP="002350AE">
            <w:pPr>
              <w:rPr>
                <w:rFonts w:ascii="Calibri" w:hAnsi="Calibri" w:cs="Calibri"/>
                <w:color w:val="2E74B5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0AE" w:rsidRPr="00722237" w:rsidRDefault="002350AE" w:rsidP="002350AE">
            <w:pPr>
              <w:rPr>
                <w:rFonts w:ascii="Calibri" w:hAnsi="Calibri" w:cs="Calibri"/>
                <w:color w:val="2E74B5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0AE" w:rsidRPr="00722237" w:rsidRDefault="002350AE" w:rsidP="002350AE">
            <w:pPr>
              <w:rPr>
                <w:rFonts w:ascii="Calibri" w:hAnsi="Calibri" w:cs="Calibri"/>
                <w:color w:val="2E74B5"/>
                <w:sz w:val="22"/>
                <w:szCs w:val="22"/>
              </w:rPr>
            </w:pP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  <w:b/>
                <w:bCs/>
              </w:rPr>
            </w:pPr>
            <w:r w:rsidRPr="00907B8F">
              <w:rPr>
                <w:rFonts w:ascii="Calibri" w:hAnsi="Calibri" w:cs="Calibri"/>
                <w:b/>
                <w:bCs/>
              </w:rPr>
              <w:t>LK1 - programi ljubiteljskih kulturnih društev in zvez kulturnih društev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center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višina v €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 xml:space="preserve">skupaj razpisana sredstva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E81013">
              <w:rPr>
                <w:rFonts w:ascii="Calibri" w:hAnsi="Calibri" w:cs="Calibri"/>
                <w:b/>
                <w:bCs/>
              </w:rPr>
              <w:t>59.584,84</w:t>
            </w:r>
          </w:p>
        </w:tc>
      </w:tr>
      <w:tr w:rsidR="00907B8F" w:rsidRPr="00E81013" w:rsidTr="004E0F71">
        <w:trPr>
          <w:trHeight w:val="39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  <w:b/>
                <w:bCs/>
              </w:rPr>
            </w:pPr>
            <w:r w:rsidRPr="00E81013">
              <w:rPr>
                <w:rFonts w:ascii="Calibri" w:hAnsi="Calibri" w:cs="Calibri"/>
                <w:b/>
                <w:bCs/>
              </w:rPr>
              <w:t>1. faza razdelitve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center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delež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 xml:space="preserve">delež od razpisanih sredstev za eventualne pritožbe v 1. fazi razdelitve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center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3%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1.787,55</w:t>
            </w:r>
          </w:p>
        </w:tc>
      </w:tr>
      <w:tr w:rsidR="00907B8F" w:rsidRPr="00E81013" w:rsidTr="004E0F71">
        <w:trPr>
          <w:trHeight w:val="510"/>
        </w:trPr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kvota - sredstev za posamezno vrsto programa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  <w:color w:val="2F75B5"/>
              </w:rPr>
            </w:pPr>
            <w:r w:rsidRPr="00E81013">
              <w:rPr>
                <w:rFonts w:ascii="Calibri" w:hAnsi="Calibri" w:cs="Calibri"/>
                <w:color w:val="2F75B5"/>
              </w:rPr>
              <w:t> 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1.1. PEVSKE SKUPINE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5.053,00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1.2. INSTRUMENTALNE SKUPINE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1.892,00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1.3. ODRASLE IN OTROŠKE GLEDALIŠKE IN LUTKOVNE SKUPINE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5.686,29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1.4. FOLKOLORNE SKUPINE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6.547,00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1.4.1. LJUDSKI GODCI IN PEVCI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3.967,00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1.5. PLESNE SKUPINE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516,00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1.6. LIKOVNA DEJAVNOST - KLUBI - SKUPINE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860,00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1.7. FOTOGRAFSKA DEJAVNOST - KLUBI - DRUŠTVA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2.322,00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1.8. RAZSTAVNA DEJAVNOST - RAZSTAVIŠČA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19.092,00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1.9. KROŽKI ROČNIH DEL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2.752,00</w:t>
            </w:r>
          </w:p>
        </w:tc>
      </w:tr>
      <w:tr w:rsidR="00907B8F" w:rsidRPr="00E81013" w:rsidTr="004E0F71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1.10. ORGANIZACACIJA TRADICIONALNIH KONCERTOV V KOSOVI GRAŠČINI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860,00</w:t>
            </w:r>
          </w:p>
        </w:tc>
      </w:tr>
      <w:tr w:rsidR="00907B8F" w:rsidRPr="00E81013" w:rsidTr="004E0F71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1.11. DELOVANJE ZVEZE KULTURNIH DRUŠTEV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8.250,00</w:t>
            </w:r>
          </w:p>
        </w:tc>
      </w:tr>
      <w:tr w:rsidR="00907B8F" w:rsidRPr="00E81013" w:rsidTr="004E0F71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skupaj program - 1. faza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E81013">
              <w:rPr>
                <w:rFonts w:ascii="Calibri" w:hAnsi="Calibri" w:cs="Calibri"/>
                <w:b/>
                <w:bCs/>
              </w:rPr>
              <w:t>57.797,29</w:t>
            </w:r>
          </w:p>
        </w:tc>
      </w:tr>
      <w:tr w:rsidR="00907B8F" w:rsidRPr="00E81013" w:rsidTr="004E0F71">
        <w:trPr>
          <w:trHeight w:val="2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vrednost točke - 1. faza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right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0,86</w:t>
            </w:r>
          </w:p>
        </w:tc>
      </w:tr>
      <w:tr w:rsidR="00907B8F" w:rsidRPr="00E81013" w:rsidTr="004E0F71">
        <w:trPr>
          <w:trHeight w:val="58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  <w:b/>
                <w:bCs/>
              </w:rPr>
            </w:pPr>
            <w:r w:rsidRPr="00E81013">
              <w:rPr>
                <w:rFonts w:ascii="Calibri" w:hAnsi="Calibri" w:cs="Calibri"/>
                <w:b/>
                <w:bCs/>
              </w:rPr>
              <w:t>2. faza razdelitve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odvisno od ostanka sredstev iz 1. faze</w:t>
            </w:r>
          </w:p>
        </w:tc>
      </w:tr>
      <w:tr w:rsidR="00907B8F" w:rsidRPr="00E81013" w:rsidTr="004E0F71">
        <w:trPr>
          <w:trHeight w:val="40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delež o</w:t>
            </w:r>
            <w:r w:rsidR="007236DB">
              <w:rPr>
                <w:rFonts w:ascii="Calibri" w:hAnsi="Calibri" w:cs="Calibri"/>
              </w:rPr>
              <w:t xml:space="preserve">d razpisanih sredstev za eventualne </w:t>
            </w:r>
            <w:r w:rsidRPr="00E81013">
              <w:rPr>
                <w:rFonts w:ascii="Calibri" w:hAnsi="Calibri" w:cs="Calibri"/>
              </w:rPr>
              <w:t xml:space="preserve">pritožbe v 2. fazi razdelitve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jc w:val="center"/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B8F" w:rsidRPr="00E81013" w:rsidRDefault="00907B8F" w:rsidP="00722237">
            <w:pPr>
              <w:rPr>
                <w:rFonts w:ascii="Calibri" w:hAnsi="Calibri" w:cs="Calibri"/>
              </w:rPr>
            </w:pPr>
            <w:r w:rsidRPr="00E81013">
              <w:rPr>
                <w:rFonts w:ascii="Calibri" w:hAnsi="Calibri" w:cs="Calibri"/>
              </w:rPr>
              <w:t> </w:t>
            </w:r>
          </w:p>
        </w:tc>
      </w:tr>
    </w:tbl>
    <w:p w:rsidR="007C3DAD" w:rsidRDefault="007C3DAD" w:rsidP="00150821">
      <w:pPr>
        <w:keepNext/>
        <w:jc w:val="both"/>
        <w:rPr>
          <w:rFonts w:ascii="Calibri" w:hAnsi="Calibri" w:cs="Calibri"/>
          <w:b/>
          <w:sz w:val="22"/>
          <w:szCs w:val="22"/>
        </w:rPr>
      </w:pPr>
    </w:p>
    <w:p w:rsidR="007C3DAD" w:rsidRPr="00722237" w:rsidRDefault="007C3DAD" w:rsidP="00150821">
      <w:pPr>
        <w:keepNext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87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709"/>
        <w:gridCol w:w="1843"/>
      </w:tblGrid>
      <w:tr w:rsidR="00D07314" w:rsidRPr="00526454" w:rsidTr="00722237">
        <w:trPr>
          <w:trHeight w:val="25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rPr>
                <w:rFonts w:ascii="Calibri" w:hAnsi="Calibri" w:cs="Calibri"/>
                <w:b/>
                <w:bCs/>
              </w:rPr>
            </w:pPr>
            <w:r w:rsidRPr="00526454">
              <w:rPr>
                <w:rFonts w:ascii="Calibri" w:hAnsi="Calibri" w:cs="Calibri"/>
                <w:b/>
                <w:bCs/>
              </w:rPr>
              <w:t>LK2 - ljubiteljski kulturni projekti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jc w:val="center"/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delež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jc w:val="right"/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višina v €</w:t>
            </w:r>
          </w:p>
        </w:tc>
      </w:tr>
      <w:tr w:rsidR="00D07314" w:rsidRPr="00526454" w:rsidTr="00722237">
        <w:trPr>
          <w:trHeight w:val="25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skupaj razpisana sredstva LK2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526454">
              <w:rPr>
                <w:rFonts w:ascii="Calibri" w:hAnsi="Calibri" w:cs="Calibri"/>
                <w:b/>
                <w:bCs/>
              </w:rPr>
              <w:t>9.536,00</w:t>
            </w:r>
          </w:p>
        </w:tc>
      </w:tr>
      <w:tr w:rsidR="00D07314" w:rsidRPr="00526454" w:rsidTr="00722237">
        <w:trPr>
          <w:trHeight w:val="25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delež za eventualne pritožbe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jc w:val="center"/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3%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 </w:t>
            </w:r>
          </w:p>
        </w:tc>
      </w:tr>
      <w:tr w:rsidR="00526454" w:rsidRPr="00526454" w:rsidTr="00722237">
        <w:trPr>
          <w:trHeight w:val="25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07314" w:rsidRPr="00526454" w:rsidRDefault="00D07314" w:rsidP="00722237">
            <w:pPr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razpoložljiva sredstva  – LK2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314" w:rsidRPr="00526454" w:rsidRDefault="00D07314" w:rsidP="00722237">
            <w:pPr>
              <w:jc w:val="right"/>
              <w:rPr>
                <w:rFonts w:ascii="Calibri" w:hAnsi="Calibri" w:cs="Calibri"/>
              </w:rPr>
            </w:pPr>
            <w:r w:rsidRPr="00526454">
              <w:rPr>
                <w:rFonts w:ascii="Calibri" w:hAnsi="Calibri" w:cs="Calibri"/>
              </w:rPr>
              <w:t>9.249,92</w:t>
            </w:r>
          </w:p>
        </w:tc>
      </w:tr>
    </w:tbl>
    <w:p w:rsidR="00E81013" w:rsidRPr="00722237" w:rsidRDefault="00E81013" w:rsidP="00150821">
      <w:pPr>
        <w:keepNext/>
        <w:jc w:val="both"/>
        <w:rPr>
          <w:rFonts w:ascii="Calibri" w:hAnsi="Calibri" w:cs="Calibri"/>
          <w:b/>
          <w:color w:val="2E74B5"/>
          <w:sz w:val="22"/>
          <w:szCs w:val="22"/>
        </w:rPr>
      </w:pPr>
    </w:p>
    <w:p w:rsidR="007E4700" w:rsidRPr="00722237" w:rsidRDefault="009A656C" w:rsidP="00150821">
      <w:pPr>
        <w:keepNext/>
        <w:jc w:val="both"/>
        <w:rPr>
          <w:rFonts w:ascii="Calibri" w:hAnsi="Calibri" w:cs="Calibri"/>
          <w:b/>
          <w:sz w:val="22"/>
          <w:szCs w:val="22"/>
        </w:rPr>
      </w:pPr>
      <w:r w:rsidRPr="00722237">
        <w:rPr>
          <w:rFonts w:ascii="Calibri" w:hAnsi="Calibri" w:cs="Calibri"/>
          <w:b/>
          <w:sz w:val="22"/>
          <w:szCs w:val="22"/>
        </w:rPr>
        <w:t xml:space="preserve"> </w:t>
      </w:r>
      <w:r w:rsidR="009C3989" w:rsidRPr="00722237">
        <w:rPr>
          <w:rFonts w:ascii="Calibri" w:hAnsi="Calibri" w:cs="Calibri"/>
          <w:b/>
          <w:sz w:val="22"/>
          <w:szCs w:val="22"/>
        </w:rPr>
        <w:t>VI</w:t>
      </w:r>
      <w:r w:rsidR="000B3C03">
        <w:rPr>
          <w:rFonts w:ascii="Calibri" w:hAnsi="Calibri" w:cs="Calibri"/>
          <w:b/>
          <w:sz w:val="22"/>
          <w:szCs w:val="22"/>
        </w:rPr>
        <w:t>I</w:t>
      </w:r>
      <w:r w:rsidR="009C3989" w:rsidRPr="00722237">
        <w:rPr>
          <w:rFonts w:ascii="Calibri" w:hAnsi="Calibri" w:cs="Calibri"/>
          <w:b/>
          <w:sz w:val="22"/>
          <w:szCs w:val="22"/>
        </w:rPr>
        <w:t xml:space="preserve">. </w:t>
      </w:r>
      <w:r w:rsidR="00AF6E7C" w:rsidRPr="00722237">
        <w:rPr>
          <w:rFonts w:ascii="Calibri" w:hAnsi="Calibri" w:cs="Calibri"/>
          <w:b/>
          <w:sz w:val="22"/>
          <w:szCs w:val="22"/>
        </w:rPr>
        <w:t xml:space="preserve">Sredstva proračuna občine se dodelijo po postopku, </w:t>
      </w:r>
      <w:r w:rsidR="007E3A8A" w:rsidRPr="00722237">
        <w:rPr>
          <w:rFonts w:ascii="Calibri" w:hAnsi="Calibri" w:cs="Calibri"/>
          <w:b/>
          <w:sz w:val="22"/>
          <w:szCs w:val="22"/>
        </w:rPr>
        <w:t xml:space="preserve">ki je določen s </w:t>
      </w:r>
      <w:r w:rsidR="00C15CD3" w:rsidRPr="00722237">
        <w:rPr>
          <w:rFonts w:ascii="Calibri" w:hAnsi="Calibri" w:cs="Calibri"/>
          <w:b/>
          <w:sz w:val="22"/>
          <w:szCs w:val="22"/>
        </w:rPr>
        <w:t>Pravilnikom o dodeljevanju sredstev občinskega proračuna za programe in projekte s področja kulturne dejavnosti</w:t>
      </w:r>
      <w:r w:rsidR="00361608" w:rsidRPr="00722237">
        <w:rPr>
          <w:rFonts w:ascii="Calibri" w:hAnsi="Calibri" w:cs="Calibri"/>
          <w:b/>
          <w:sz w:val="22"/>
          <w:szCs w:val="22"/>
        </w:rPr>
        <w:t xml:space="preserve"> (Ur. list RS, št. 84/2012)</w:t>
      </w:r>
      <w:r w:rsidR="0015203F" w:rsidRPr="00722237">
        <w:rPr>
          <w:rFonts w:ascii="Calibri" w:hAnsi="Calibri" w:cs="Calibri"/>
          <w:b/>
          <w:sz w:val="22"/>
          <w:szCs w:val="22"/>
        </w:rPr>
        <w:t>.</w:t>
      </w:r>
    </w:p>
    <w:p w:rsidR="002B29ED" w:rsidRPr="00722237" w:rsidRDefault="002B29ED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Calibri" w:hAnsi="Calibri" w:cs="Calibri"/>
          <w:color w:val="2E74B5"/>
          <w:sz w:val="22"/>
          <w:szCs w:val="22"/>
        </w:rPr>
      </w:pPr>
    </w:p>
    <w:p w:rsidR="00A1194D" w:rsidRPr="00722237" w:rsidRDefault="00F64AB3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VI</w:t>
      </w:r>
      <w:r w:rsidR="009C3989" w:rsidRPr="00722237">
        <w:rPr>
          <w:rFonts w:ascii="Calibri" w:hAnsi="Calibri" w:cs="Calibri"/>
          <w:sz w:val="22"/>
          <w:szCs w:val="22"/>
        </w:rPr>
        <w:t>I</w:t>
      </w:r>
      <w:r w:rsidR="000B3C03">
        <w:rPr>
          <w:rFonts w:ascii="Calibri" w:hAnsi="Calibri" w:cs="Calibri"/>
          <w:sz w:val="22"/>
          <w:szCs w:val="22"/>
        </w:rPr>
        <w:t>I</w:t>
      </w:r>
      <w:r w:rsidRPr="00722237">
        <w:rPr>
          <w:rFonts w:ascii="Calibri" w:hAnsi="Calibri" w:cs="Calibri"/>
          <w:sz w:val="22"/>
          <w:szCs w:val="22"/>
        </w:rPr>
        <w:t xml:space="preserve">. </w:t>
      </w:r>
      <w:r w:rsidR="00E06575" w:rsidRPr="00722237">
        <w:rPr>
          <w:rFonts w:ascii="Calibri" w:hAnsi="Calibri" w:cs="Calibri"/>
          <w:sz w:val="22"/>
          <w:szCs w:val="22"/>
        </w:rPr>
        <w:t xml:space="preserve">Dodeljena </w:t>
      </w:r>
      <w:r w:rsidR="002E6C10" w:rsidRPr="00722237">
        <w:rPr>
          <w:rFonts w:ascii="Calibri" w:hAnsi="Calibri" w:cs="Calibri"/>
          <w:sz w:val="22"/>
          <w:szCs w:val="22"/>
        </w:rPr>
        <w:t xml:space="preserve">sredstva </w:t>
      </w:r>
      <w:r w:rsidR="00E06575" w:rsidRPr="00722237">
        <w:rPr>
          <w:rFonts w:ascii="Calibri" w:hAnsi="Calibri" w:cs="Calibri"/>
          <w:sz w:val="22"/>
          <w:szCs w:val="22"/>
        </w:rPr>
        <w:t xml:space="preserve">morajo biti </w:t>
      </w:r>
      <w:r w:rsidR="002E6C10" w:rsidRPr="00722237">
        <w:rPr>
          <w:rFonts w:ascii="Calibri" w:hAnsi="Calibri" w:cs="Calibri"/>
          <w:sz w:val="22"/>
          <w:szCs w:val="22"/>
        </w:rPr>
        <w:t>porabljena v letu 20</w:t>
      </w:r>
      <w:r w:rsidR="001B25D0" w:rsidRPr="00722237">
        <w:rPr>
          <w:rFonts w:ascii="Calibri" w:hAnsi="Calibri" w:cs="Calibri"/>
          <w:sz w:val="22"/>
          <w:szCs w:val="22"/>
        </w:rPr>
        <w:t>21</w:t>
      </w:r>
      <w:r w:rsidR="00A1194D" w:rsidRPr="00722237">
        <w:rPr>
          <w:rFonts w:ascii="Calibri" w:hAnsi="Calibri" w:cs="Calibri"/>
          <w:sz w:val="22"/>
          <w:szCs w:val="22"/>
        </w:rPr>
        <w:t>.</w:t>
      </w:r>
    </w:p>
    <w:p w:rsidR="007C3DAD" w:rsidRPr="00722237" w:rsidRDefault="007C3DAD" w:rsidP="0013352B">
      <w:pPr>
        <w:pStyle w:val="Telobesedila-zamik"/>
        <w:tabs>
          <w:tab w:val="clear" w:pos="1134"/>
          <w:tab w:val="clear" w:pos="3969"/>
          <w:tab w:val="clear" w:pos="8887"/>
        </w:tabs>
        <w:ind w:left="340"/>
        <w:rPr>
          <w:rFonts w:ascii="Calibri" w:hAnsi="Calibri" w:cs="Calibri"/>
          <w:b w:val="0"/>
          <w:color w:val="2E74B5"/>
          <w:sz w:val="22"/>
          <w:szCs w:val="22"/>
        </w:rPr>
      </w:pPr>
    </w:p>
    <w:p w:rsidR="00F64AB3" w:rsidRPr="00722237" w:rsidRDefault="000B3C03" w:rsidP="00F64AB3">
      <w:pPr>
        <w:pStyle w:val="Naslov4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IX</w:t>
      </w:r>
      <w:r w:rsidR="00F64AB3" w:rsidRPr="00722237">
        <w:rPr>
          <w:rFonts w:ascii="Calibri" w:hAnsi="Calibri" w:cs="Calibri"/>
          <w:szCs w:val="22"/>
        </w:rPr>
        <w:t>. Oblika, rok in način oddaje prijav</w:t>
      </w:r>
    </w:p>
    <w:p w:rsidR="008A38BE" w:rsidRPr="00722237" w:rsidRDefault="008A38BE" w:rsidP="008A38BE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Vloga mora biti izpolnjena na ustreznih razpisnih obrazcih in mora vsebovati vse obvezne priloge in podatke, določene v razpisni dokumentaciji.</w:t>
      </w:r>
    </w:p>
    <w:p w:rsidR="008A38BE" w:rsidRPr="00722237" w:rsidRDefault="008A38BE" w:rsidP="005F5947">
      <w:pPr>
        <w:jc w:val="both"/>
        <w:rPr>
          <w:rFonts w:ascii="Calibri" w:hAnsi="Calibri" w:cs="Calibri"/>
          <w:color w:val="2E74B5"/>
          <w:sz w:val="22"/>
          <w:szCs w:val="22"/>
        </w:rPr>
      </w:pPr>
    </w:p>
    <w:p w:rsidR="009B58B0" w:rsidRPr="0096671D" w:rsidRDefault="002B43C2" w:rsidP="002B43C2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Vlagatelji morajo prijave (vloge) poslati po pošti kot priporočeno pošiljko na naslov: Občina Jesenice, </w:t>
      </w:r>
      <w:r w:rsidRPr="0096671D">
        <w:rPr>
          <w:rFonts w:ascii="Calibri" w:hAnsi="Calibri" w:cs="Calibri"/>
          <w:sz w:val="22"/>
          <w:szCs w:val="22"/>
        </w:rPr>
        <w:t xml:space="preserve">Cesta železarjev 6, 4270 Jesenice, oz. jih lahko oddajo v sprejemni pisarni Občine Jesenice (pritličje) najkasneje </w:t>
      </w:r>
      <w:r w:rsidRPr="0096671D">
        <w:rPr>
          <w:rFonts w:ascii="Calibri" w:hAnsi="Calibri" w:cs="Calibri"/>
          <w:b/>
          <w:sz w:val="22"/>
          <w:szCs w:val="22"/>
        </w:rPr>
        <w:t xml:space="preserve">do </w:t>
      </w:r>
      <w:r w:rsidR="00EA36EF" w:rsidRPr="0096671D">
        <w:rPr>
          <w:rFonts w:ascii="Calibri" w:hAnsi="Calibri" w:cs="Calibri"/>
          <w:b/>
          <w:sz w:val="22"/>
          <w:szCs w:val="22"/>
        </w:rPr>
        <w:t xml:space="preserve">vključno </w:t>
      </w:r>
      <w:r w:rsidR="0096671D" w:rsidRPr="0096671D">
        <w:rPr>
          <w:rFonts w:ascii="Calibri" w:hAnsi="Calibri" w:cs="Calibri"/>
          <w:b/>
          <w:sz w:val="22"/>
          <w:szCs w:val="22"/>
        </w:rPr>
        <w:t>ponedeljka</w:t>
      </w:r>
      <w:r w:rsidR="00EA36EF" w:rsidRPr="0096671D">
        <w:rPr>
          <w:rFonts w:ascii="Calibri" w:hAnsi="Calibri" w:cs="Calibri"/>
          <w:b/>
          <w:sz w:val="22"/>
          <w:szCs w:val="22"/>
        </w:rPr>
        <w:t xml:space="preserve">, </w:t>
      </w:r>
      <w:r w:rsidR="0096671D" w:rsidRPr="0096671D">
        <w:rPr>
          <w:rFonts w:ascii="Calibri" w:hAnsi="Calibri" w:cs="Calibri"/>
          <w:b/>
          <w:sz w:val="22"/>
          <w:szCs w:val="22"/>
        </w:rPr>
        <w:t>1.3.2021</w:t>
      </w:r>
      <w:r w:rsidR="00EA36EF" w:rsidRPr="0096671D">
        <w:rPr>
          <w:rFonts w:ascii="Calibri" w:hAnsi="Calibri" w:cs="Calibri"/>
          <w:sz w:val="22"/>
          <w:szCs w:val="22"/>
        </w:rPr>
        <w:t>.</w:t>
      </w:r>
      <w:r w:rsidRPr="0096671D">
        <w:rPr>
          <w:rFonts w:ascii="Calibri" w:hAnsi="Calibri" w:cs="Calibri"/>
          <w:sz w:val="22"/>
          <w:szCs w:val="22"/>
        </w:rPr>
        <w:t xml:space="preserve"> </w:t>
      </w:r>
    </w:p>
    <w:p w:rsidR="00EA4C64" w:rsidRPr="00722237" w:rsidRDefault="00EA4C64" w:rsidP="002B43C2">
      <w:pPr>
        <w:jc w:val="both"/>
        <w:rPr>
          <w:rFonts w:ascii="Calibri" w:hAnsi="Calibri" w:cs="Calibri"/>
          <w:color w:val="2E74B5"/>
          <w:sz w:val="22"/>
          <w:szCs w:val="22"/>
        </w:rPr>
      </w:pPr>
    </w:p>
    <w:p w:rsidR="00EA4C64" w:rsidRPr="00722237" w:rsidRDefault="00EA4C64" w:rsidP="00EA4C64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Prijava (vloga) mora biti oddana v zaprti ovojnici na kateri mora biti</w:t>
      </w:r>
      <w:r w:rsidR="00DF4C1F" w:rsidRPr="00722237">
        <w:rPr>
          <w:rFonts w:ascii="Calibri" w:hAnsi="Calibri" w:cs="Calibri"/>
          <w:sz w:val="22"/>
          <w:szCs w:val="22"/>
        </w:rPr>
        <w:t xml:space="preserve"> za</w:t>
      </w:r>
      <w:r w:rsidRPr="00722237">
        <w:rPr>
          <w:rFonts w:ascii="Calibri" w:hAnsi="Calibri" w:cs="Calibri"/>
          <w:sz w:val="22"/>
          <w:szCs w:val="22"/>
        </w:rPr>
        <w:t>:</w:t>
      </w:r>
    </w:p>
    <w:p w:rsidR="00EA4C64" w:rsidRPr="00722237" w:rsidRDefault="00EA4C64" w:rsidP="00EA4C64">
      <w:pPr>
        <w:numPr>
          <w:ilvl w:val="0"/>
          <w:numId w:val="23"/>
        </w:numPr>
        <w:jc w:val="both"/>
        <w:rPr>
          <w:rFonts w:ascii="Calibri" w:hAnsi="Calibri" w:cs="Calibri"/>
          <w:sz w:val="24"/>
          <w:szCs w:val="24"/>
        </w:rPr>
      </w:pPr>
      <w:r w:rsidRPr="00722237">
        <w:rPr>
          <w:rFonts w:ascii="Calibri" w:hAnsi="Calibri" w:cs="Calibri"/>
          <w:b/>
          <w:sz w:val="24"/>
          <w:szCs w:val="24"/>
          <w:u w:val="single"/>
        </w:rPr>
        <w:t xml:space="preserve">LK1 - LJUBITELJSKI KULTURNI PROGRAMI </w:t>
      </w:r>
      <w:r w:rsidRPr="00722237">
        <w:rPr>
          <w:rFonts w:ascii="Calibri" w:hAnsi="Calibri" w:cs="Calibri"/>
          <w:sz w:val="24"/>
          <w:szCs w:val="24"/>
        </w:rPr>
        <w:t xml:space="preserve">navedeno naslednje besedilo: </w:t>
      </w:r>
    </w:p>
    <w:p w:rsidR="00673C08" w:rsidRPr="0094410A" w:rsidRDefault="00C37C98" w:rsidP="002B43C2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722237">
        <w:rPr>
          <w:rFonts w:ascii="Calibri" w:hAnsi="Calibri" w:cs="Calibri"/>
          <w:b/>
          <w:i/>
          <w:sz w:val="22"/>
          <w:szCs w:val="22"/>
        </w:rPr>
        <w:t xml:space="preserve">"Javni </w:t>
      </w:r>
      <w:r w:rsidR="00325275" w:rsidRPr="00722237">
        <w:rPr>
          <w:rFonts w:ascii="Calibri" w:hAnsi="Calibri" w:cs="Calibri"/>
          <w:b/>
          <w:i/>
          <w:sz w:val="22"/>
          <w:szCs w:val="22"/>
        </w:rPr>
        <w:t xml:space="preserve">razpis </w:t>
      </w:r>
      <w:r w:rsidR="005D69B6" w:rsidRPr="00722237">
        <w:rPr>
          <w:rFonts w:ascii="Calibri" w:hAnsi="Calibri" w:cs="Calibri"/>
          <w:b/>
          <w:i/>
          <w:sz w:val="22"/>
          <w:szCs w:val="22"/>
        </w:rPr>
        <w:t xml:space="preserve">za dodelitev sredstev </w:t>
      </w:r>
      <w:r w:rsidR="00325275" w:rsidRPr="00722237">
        <w:rPr>
          <w:rFonts w:ascii="Calibri" w:hAnsi="Calibri" w:cs="Calibri"/>
          <w:b/>
          <w:i/>
          <w:sz w:val="22"/>
          <w:szCs w:val="22"/>
        </w:rPr>
        <w:t xml:space="preserve">za </w:t>
      </w:r>
      <w:r w:rsidR="00673C08" w:rsidRPr="00722237">
        <w:rPr>
          <w:rFonts w:ascii="Calibri" w:hAnsi="Calibri" w:cs="Calibri"/>
          <w:b/>
          <w:i/>
          <w:sz w:val="22"/>
          <w:szCs w:val="22"/>
        </w:rPr>
        <w:t>PROGRAME</w:t>
      </w:r>
      <w:r w:rsidR="00325275" w:rsidRPr="00722237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1470F1" w:rsidRPr="00722237">
        <w:rPr>
          <w:rFonts w:ascii="Calibri" w:hAnsi="Calibri" w:cs="Calibri"/>
          <w:b/>
          <w:i/>
          <w:sz w:val="22"/>
          <w:szCs w:val="22"/>
        </w:rPr>
        <w:t xml:space="preserve">– LK1 </w:t>
      </w:r>
      <w:r w:rsidR="00325275" w:rsidRPr="00722237">
        <w:rPr>
          <w:rFonts w:ascii="Calibri" w:hAnsi="Calibri" w:cs="Calibri"/>
          <w:b/>
          <w:i/>
          <w:sz w:val="22"/>
          <w:szCs w:val="22"/>
        </w:rPr>
        <w:t>s področja</w:t>
      </w:r>
      <w:r w:rsidR="00571823" w:rsidRPr="00722237">
        <w:rPr>
          <w:rFonts w:ascii="Calibri" w:hAnsi="Calibri" w:cs="Calibri"/>
          <w:b/>
          <w:i/>
          <w:sz w:val="22"/>
          <w:szCs w:val="22"/>
        </w:rPr>
        <w:t xml:space="preserve"> ljubiteljske </w:t>
      </w:r>
      <w:r w:rsidR="00325275" w:rsidRPr="00722237">
        <w:rPr>
          <w:rFonts w:ascii="Calibri" w:hAnsi="Calibri" w:cs="Calibri"/>
          <w:b/>
          <w:i/>
          <w:sz w:val="22"/>
          <w:szCs w:val="22"/>
        </w:rPr>
        <w:t>kulturne dejavnosti</w:t>
      </w:r>
      <w:r w:rsidR="007D241E" w:rsidRPr="00722237">
        <w:rPr>
          <w:rFonts w:ascii="Calibri" w:hAnsi="Calibri" w:cs="Calibri"/>
          <w:b/>
          <w:i/>
          <w:sz w:val="22"/>
          <w:szCs w:val="22"/>
        </w:rPr>
        <w:t xml:space="preserve"> v</w:t>
      </w:r>
      <w:r w:rsidR="005D6592" w:rsidRPr="00722237">
        <w:rPr>
          <w:rFonts w:ascii="Calibri" w:hAnsi="Calibri" w:cs="Calibri"/>
          <w:b/>
          <w:i/>
          <w:color w:val="2E74B5"/>
          <w:sz w:val="22"/>
          <w:szCs w:val="22"/>
        </w:rPr>
        <w:t xml:space="preserve"> </w:t>
      </w:r>
      <w:r w:rsidR="005D6592" w:rsidRPr="0094410A">
        <w:rPr>
          <w:rFonts w:ascii="Calibri" w:hAnsi="Calibri" w:cs="Calibri"/>
          <w:b/>
          <w:i/>
          <w:sz w:val="22"/>
          <w:szCs w:val="22"/>
        </w:rPr>
        <w:t>letu 2021</w:t>
      </w:r>
      <w:r w:rsidR="00C46584" w:rsidRPr="0094410A">
        <w:rPr>
          <w:rFonts w:ascii="Calibri" w:hAnsi="Calibri" w:cs="Calibri"/>
          <w:b/>
          <w:i/>
          <w:sz w:val="22"/>
          <w:szCs w:val="22"/>
        </w:rPr>
        <w:t xml:space="preserve"> – </w:t>
      </w:r>
      <w:r w:rsidR="0094410A" w:rsidRPr="0094410A">
        <w:rPr>
          <w:rFonts w:ascii="Calibri" w:hAnsi="Calibri" w:cs="Calibri"/>
          <w:b/>
          <w:i/>
          <w:sz w:val="22"/>
          <w:szCs w:val="22"/>
        </w:rPr>
        <w:t>sklic 410-2/2021</w:t>
      </w:r>
      <w:r w:rsidR="002B43C2" w:rsidRPr="0094410A">
        <w:rPr>
          <w:rFonts w:ascii="Calibri" w:hAnsi="Calibri" w:cs="Calibri"/>
          <w:b/>
          <w:i/>
          <w:sz w:val="22"/>
          <w:szCs w:val="22"/>
        </w:rPr>
        <w:t xml:space="preserve">- ne odpiraj!". </w:t>
      </w:r>
      <w:r w:rsidR="00EA4C64" w:rsidRPr="0094410A">
        <w:rPr>
          <w:rFonts w:ascii="Calibri" w:hAnsi="Calibri" w:cs="Calibri"/>
          <w:b/>
          <w:i/>
          <w:sz w:val="22"/>
          <w:szCs w:val="22"/>
        </w:rPr>
        <w:t xml:space="preserve"> </w:t>
      </w:r>
    </w:p>
    <w:p w:rsidR="002B43C2" w:rsidRPr="00722237" w:rsidRDefault="002B43C2" w:rsidP="002B43C2">
      <w:pPr>
        <w:jc w:val="both"/>
        <w:rPr>
          <w:rFonts w:ascii="Calibri" w:hAnsi="Calibri" w:cs="Calibri"/>
          <w:i/>
          <w:sz w:val="22"/>
          <w:szCs w:val="22"/>
        </w:rPr>
      </w:pPr>
      <w:r w:rsidRPr="00722237">
        <w:rPr>
          <w:rFonts w:ascii="Calibri" w:hAnsi="Calibri" w:cs="Calibri"/>
          <w:i/>
          <w:sz w:val="22"/>
          <w:szCs w:val="22"/>
        </w:rPr>
        <w:t>Na ovojnici mora biti naveden tudi vlagatelj, njegov naziv in naslov (sedež).</w:t>
      </w:r>
    </w:p>
    <w:p w:rsidR="002B43C2" w:rsidRPr="00722237" w:rsidRDefault="002B43C2" w:rsidP="002B43C2">
      <w:pPr>
        <w:jc w:val="both"/>
        <w:rPr>
          <w:rFonts w:ascii="Calibri" w:hAnsi="Calibri" w:cs="Calibri"/>
          <w:b/>
          <w:i/>
          <w:color w:val="2E74B5"/>
          <w:sz w:val="22"/>
          <w:szCs w:val="22"/>
        </w:rPr>
      </w:pPr>
    </w:p>
    <w:p w:rsidR="00EA4C64" w:rsidRPr="00722237" w:rsidRDefault="002F5B1F" w:rsidP="00EA4C64">
      <w:pPr>
        <w:numPr>
          <w:ilvl w:val="0"/>
          <w:numId w:val="23"/>
        </w:numPr>
        <w:jc w:val="both"/>
        <w:rPr>
          <w:rFonts w:ascii="Calibri" w:hAnsi="Calibri" w:cs="Calibri"/>
          <w:sz w:val="24"/>
          <w:szCs w:val="24"/>
        </w:rPr>
      </w:pPr>
      <w:r w:rsidRPr="00722237">
        <w:rPr>
          <w:rFonts w:ascii="Calibri" w:hAnsi="Calibri" w:cs="Calibri"/>
          <w:b/>
          <w:sz w:val="24"/>
          <w:szCs w:val="24"/>
          <w:u w:val="single"/>
        </w:rPr>
        <w:t>LK2 - LJUBITELJSKI KULTURNI PROJEKTI</w:t>
      </w:r>
      <w:r w:rsidR="00EA4C64" w:rsidRPr="00722237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EA4C64" w:rsidRPr="00722237">
        <w:rPr>
          <w:rFonts w:ascii="Calibri" w:hAnsi="Calibri" w:cs="Calibri"/>
          <w:sz w:val="24"/>
          <w:szCs w:val="24"/>
        </w:rPr>
        <w:t xml:space="preserve">navedeno naslednje besedilo: </w:t>
      </w:r>
    </w:p>
    <w:p w:rsidR="0094410A" w:rsidRPr="0094410A" w:rsidRDefault="00673C08" w:rsidP="0094410A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722237">
        <w:rPr>
          <w:rFonts w:ascii="Calibri" w:hAnsi="Calibri" w:cs="Calibri"/>
          <w:b/>
          <w:i/>
          <w:sz w:val="22"/>
          <w:szCs w:val="22"/>
        </w:rPr>
        <w:t>"Javni razpis za dodelitev sredstev za  PROJEKTE – LK2 s področja ljubiteljske kultu</w:t>
      </w:r>
      <w:r w:rsidR="003156B3" w:rsidRPr="00722237">
        <w:rPr>
          <w:rFonts w:ascii="Calibri" w:hAnsi="Calibri" w:cs="Calibri"/>
          <w:b/>
          <w:i/>
          <w:sz w:val="22"/>
          <w:szCs w:val="22"/>
        </w:rPr>
        <w:t>rne d</w:t>
      </w:r>
      <w:r w:rsidR="005D6592" w:rsidRPr="00722237">
        <w:rPr>
          <w:rFonts w:ascii="Calibri" w:hAnsi="Calibri" w:cs="Calibri"/>
          <w:b/>
          <w:i/>
          <w:sz w:val="22"/>
          <w:szCs w:val="22"/>
        </w:rPr>
        <w:t xml:space="preserve">ejavnosti v </w:t>
      </w:r>
      <w:r w:rsidR="0094410A" w:rsidRPr="0094410A">
        <w:rPr>
          <w:rFonts w:ascii="Calibri" w:hAnsi="Calibri" w:cs="Calibri"/>
          <w:b/>
          <w:i/>
          <w:sz w:val="22"/>
          <w:szCs w:val="22"/>
        </w:rPr>
        <w:t xml:space="preserve">letu 2021 – sklic 410-2/2021- ne odpiraj!".  </w:t>
      </w:r>
    </w:p>
    <w:p w:rsidR="00673C08" w:rsidRPr="00722237" w:rsidRDefault="00673C08" w:rsidP="00673C08">
      <w:pPr>
        <w:jc w:val="both"/>
        <w:rPr>
          <w:rFonts w:ascii="Calibri" w:hAnsi="Calibri" w:cs="Calibri"/>
          <w:i/>
          <w:sz w:val="22"/>
          <w:szCs w:val="22"/>
        </w:rPr>
      </w:pPr>
      <w:r w:rsidRPr="00722237">
        <w:rPr>
          <w:rFonts w:ascii="Calibri" w:hAnsi="Calibri" w:cs="Calibri"/>
          <w:i/>
          <w:sz w:val="22"/>
          <w:szCs w:val="22"/>
        </w:rPr>
        <w:t>Na ovojnici mora biti naveden tudi vlagatelj, njegov naziv in naslov (sedež).</w:t>
      </w:r>
    </w:p>
    <w:p w:rsidR="002F5B1F" w:rsidRPr="00722237" w:rsidRDefault="002F5B1F" w:rsidP="002B43C2">
      <w:pPr>
        <w:jc w:val="both"/>
        <w:rPr>
          <w:rFonts w:ascii="Calibri" w:hAnsi="Calibri" w:cs="Calibri"/>
          <w:b/>
          <w:i/>
          <w:color w:val="2E74B5"/>
          <w:sz w:val="22"/>
          <w:szCs w:val="22"/>
        </w:rPr>
      </w:pPr>
    </w:p>
    <w:p w:rsidR="002B43C2" w:rsidRPr="00722237" w:rsidRDefault="002B43C2" w:rsidP="002B43C2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Za pravilno oddajo prijave je v pomoč vlagateljem priložena že izdelana naslovnica</w:t>
      </w:r>
      <w:r w:rsidR="00E125D0" w:rsidRPr="00722237">
        <w:rPr>
          <w:rFonts w:ascii="Calibri" w:hAnsi="Calibri" w:cs="Calibri"/>
          <w:sz w:val="22"/>
          <w:szCs w:val="22"/>
        </w:rPr>
        <w:t xml:space="preserve"> (posebej za programe in posebej za projekte)</w:t>
      </w:r>
      <w:r w:rsidRPr="00722237">
        <w:rPr>
          <w:rFonts w:ascii="Calibri" w:hAnsi="Calibri" w:cs="Calibri"/>
          <w:sz w:val="22"/>
          <w:szCs w:val="22"/>
        </w:rPr>
        <w:t>, ki jo lahko vlagatelj</w:t>
      </w:r>
      <w:r w:rsidR="0072364F" w:rsidRPr="00722237">
        <w:rPr>
          <w:rFonts w:ascii="Calibri" w:hAnsi="Calibri" w:cs="Calibri"/>
          <w:sz w:val="22"/>
          <w:szCs w:val="22"/>
        </w:rPr>
        <w:t>i</w:t>
      </w:r>
      <w:r w:rsidRPr="00722237">
        <w:rPr>
          <w:rFonts w:ascii="Calibri" w:hAnsi="Calibri" w:cs="Calibri"/>
          <w:sz w:val="22"/>
          <w:szCs w:val="22"/>
        </w:rPr>
        <w:t xml:space="preserve"> prilepi</w:t>
      </w:r>
      <w:r w:rsidR="003270D1" w:rsidRPr="00722237">
        <w:rPr>
          <w:rFonts w:ascii="Calibri" w:hAnsi="Calibri" w:cs="Calibri"/>
          <w:sz w:val="22"/>
          <w:szCs w:val="22"/>
        </w:rPr>
        <w:t>jo</w:t>
      </w:r>
      <w:r w:rsidRPr="00722237">
        <w:rPr>
          <w:rFonts w:ascii="Calibri" w:hAnsi="Calibri" w:cs="Calibri"/>
          <w:sz w:val="22"/>
          <w:szCs w:val="22"/>
        </w:rPr>
        <w:t xml:space="preserve"> na kuverto za oddajo vloge na javni razpis.</w:t>
      </w:r>
    </w:p>
    <w:p w:rsidR="002B43C2" w:rsidRPr="00722237" w:rsidRDefault="002B43C2" w:rsidP="002B43C2">
      <w:pPr>
        <w:jc w:val="both"/>
        <w:rPr>
          <w:rFonts w:ascii="Calibri" w:hAnsi="Calibri" w:cs="Calibri"/>
          <w:sz w:val="22"/>
          <w:szCs w:val="22"/>
        </w:rPr>
      </w:pPr>
    </w:p>
    <w:p w:rsidR="002B43C2" w:rsidRPr="00525309" w:rsidRDefault="002B43C2" w:rsidP="002B43C2">
      <w:pPr>
        <w:jc w:val="both"/>
        <w:rPr>
          <w:rFonts w:ascii="Calibri" w:hAnsi="Calibri" w:cs="Calibri"/>
          <w:b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Šteje se, da je prijava</w:t>
      </w:r>
      <w:r w:rsidR="00E945C9" w:rsidRPr="00722237">
        <w:rPr>
          <w:rFonts w:ascii="Calibri" w:hAnsi="Calibri" w:cs="Calibri"/>
          <w:sz w:val="22"/>
          <w:szCs w:val="22"/>
        </w:rPr>
        <w:t xml:space="preserve"> (vloga)</w:t>
      </w:r>
      <w:r w:rsidRPr="00722237">
        <w:rPr>
          <w:rFonts w:ascii="Calibri" w:hAnsi="Calibri" w:cs="Calibri"/>
          <w:sz w:val="22"/>
          <w:szCs w:val="22"/>
        </w:rPr>
        <w:t xml:space="preserve"> prispela pravočasno, če je bila zadnji dan roka za oddajo prijav oddana </w:t>
      </w:r>
      <w:r w:rsidRPr="00525309">
        <w:rPr>
          <w:rFonts w:ascii="Calibri" w:hAnsi="Calibri" w:cs="Calibri"/>
          <w:sz w:val="22"/>
          <w:szCs w:val="22"/>
        </w:rPr>
        <w:t xml:space="preserve">na pošti s priporočeno pošiljko ali oddana v sprejemni pisarni Občine Jesenice (pritličje) </w:t>
      </w:r>
      <w:r w:rsidRPr="00525309">
        <w:rPr>
          <w:rFonts w:ascii="Calibri" w:hAnsi="Calibri" w:cs="Calibri"/>
          <w:b/>
          <w:sz w:val="22"/>
          <w:szCs w:val="22"/>
        </w:rPr>
        <w:t>do</w:t>
      </w:r>
      <w:r w:rsidRPr="00525309">
        <w:rPr>
          <w:rFonts w:ascii="Calibri" w:hAnsi="Calibri" w:cs="Calibri"/>
          <w:sz w:val="22"/>
          <w:szCs w:val="22"/>
        </w:rPr>
        <w:t xml:space="preserve"> </w:t>
      </w:r>
      <w:r w:rsidRPr="00525309">
        <w:rPr>
          <w:rFonts w:ascii="Calibri" w:hAnsi="Calibri" w:cs="Calibri"/>
          <w:b/>
          <w:sz w:val="22"/>
          <w:szCs w:val="22"/>
          <w:u w:val="single"/>
        </w:rPr>
        <w:t>1</w:t>
      </w:r>
      <w:r w:rsidR="00190259" w:rsidRPr="00525309">
        <w:rPr>
          <w:rFonts w:ascii="Calibri" w:hAnsi="Calibri" w:cs="Calibri"/>
          <w:b/>
          <w:sz w:val="22"/>
          <w:szCs w:val="22"/>
          <w:u w:val="single"/>
        </w:rPr>
        <w:t>4</w:t>
      </w:r>
      <w:r w:rsidRPr="00525309">
        <w:rPr>
          <w:rFonts w:ascii="Calibri" w:hAnsi="Calibri" w:cs="Calibri"/>
          <w:b/>
          <w:sz w:val="22"/>
          <w:szCs w:val="22"/>
          <w:u w:val="single"/>
        </w:rPr>
        <w:t>:</w:t>
      </w:r>
      <w:r w:rsidR="007460C4" w:rsidRPr="00525309">
        <w:rPr>
          <w:rFonts w:ascii="Calibri" w:hAnsi="Calibri" w:cs="Calibri"/>
          <w:b/>
          <w:sz w:val="22"/>
          <w:szCs w:val="22"/>
          <w:u w:val="single"/>
        </w:rPr>
        <w:t>30</w:t>
      </w:r>
      <w:r w:rsidRPr="00525309">
        <w:rPr>
          <w:rFonts w:ascii="Calibri" w:hAnsi="Calibri" w:cs="Calibri"/>
          <w:b/>
          <w:sz w:val="22"/>
          <w:szCs w:val="22"/>
          <w:u w:val="single"/>
        </w:rPr>
        <w:t xml:space="preserve"> ure</w:t>
      </w:r>
      <w:r w:rsidRPr="00525309">
        <w:rPr>
          <w:rFonts w:ascii="Calibri" w:hAnsi="Calibri" w:cs="Calibri"/>
          <w:b/>
          <w:sz w:val="22"/>
          <w:szCs w:val="22"/>
        </w:rPr>
        <w:t>.</w:t>
      </w:r>
    </w:p>
    <w:p w:rsidR="00E11A7C" w:rsidRDefault="00E11A7C" w:rsidP="002B43C2">
      <w:pPr>
        <w:jc w:val="both"/>
        <w:rPr>
          <w:rFonts w:ascii="Calibri" w:hAnsi="Calibri" w:cs="Calibri"/>
          <w:color w:val="2E74B5"/>
          <w:sz w:val="22"/>
          <w:szCs w:val="22"/>
        </w:rPr>
      </w:pPr>
    </w:p>
    <w:p w:rsidR="007C3DAD" w:rsidRPr="00722237" w:rsidRDefault="007C3DAD" w:rsidP="002B43C2">
      <w:pPr>
        <w:jc w:val="both"/>
        <w:rPr>
          <w:rFonts w:ascii="Calibri" w:hAnsi="Calibri" w:cs="Calibri"/>
          <w:color w:val="2E74B5"/>
          <w:sz w:val="22"/>
          <w:szCs w:val="22"/>
        </w:rPr>
      </w:pPr>
    </w:p>
    <w:p w:rsidR="00A1194D" w:rsidRPr="00020DCE" w:rsidRDefault="00D524E9" w:rsidP="00B13D9A">
      <w:pPr>
        <w:pStyle w:val="Naslov4"/>
        <w:rPr>
          <w:rFonts w:ascii="Calibri" w:hAnsi="Calibri" w:cs="Calibri"/>
          <w:szCs w:val="22"/>
        </w:rPr>
      </w:pPr>
      <w:r w:rsidRPr="00020DCE">
        <w:rPr>
          <w:rFonts w:ascii="Calibri" w:hAnsi="Calibri" w:cs="Calibri"/>
          <w:szCs w:val="22"/>
        </w:rPr>
        <w:t>X</w:t>
      </w:r>
      <w:r w:rsidR="0071792E" w:rsidRPr="00020DCE">
        <w:rPr>
          <w:rFonts w:ascii="Calibri" w:hAnsi="Calibri" w:cs="Calibri"/>
          <w:szCs w:val="22"/>
        </w:rPr>
        <w:t>.</w:t>
      </w:r>
      <w:r w:rsidR="00020DCE">
        <w:rPr>
          <w:rFonts w:ascii="Calibri" w:hAnsi="Calibri" w:cs="Calibri"/>
          <w:szCs w:val="22"/>
        </w:rPr>
        <w:t xml:space="preserve"> Dostop do razpisne dokumentacije</w:t>
      </w:r>
      <w:r w:rsidR="00020DCE" w:rsidRPr="00020DCE">
        <w:rPr>
          <w:rFonts w:ascii="Calibri" w:hAnsi="Calibri" w:cs="Calibri"/>
          <w:szCs w:val="22"/>
        </w:rPr>
        <w:t xml:space="preserve"> in posredovanje</w:t>
      </w:r>
      <w:r w:rsidR="003540CA" w:rsidRPr="00020DCE">
        <w:rPr>
          <w:rFonts w:ascii="Calibri" w:hAnsi="Calibri" w:cs="Calibri"/>
          <w:szCs w:val="22"/>
        </w:rPr>
        <w:t xml:space="preserve"> informacij </w:t>
      </w:r>
    </w:p>
    <w:p w:rsidR="002F3332" w:rsidRDefault="008C034E" w:rsidP="001E434F">
      <w:p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Razpisna dokumentacija</w:t>
      </w:r>
      <w:r w:rsidR="00E761EC">
        <w:rPr>
          <w:rFonts w:ascii="Calibri" w:hAnsi="Calibri" w:cs="Calibri"/>
          <w:sz w:val="22"/>
          <w:szCs w:val="22"/>
        </w:rPr>
        <w:t xml:space="preserve"> je na voljo na spletni strani</w:t>
      </w:r>
      <w:r w:rsidR="00A2057D" w:rsidRPr="00722237">
        <w:rPr>
          <w:rFonts w:ascii="Calibri" w:hAnsi="Calibri" w:cs="Calibri"/>
          <w:sz w:val="22"/>
          <w:szCs w:val="22"/>
        </w:rPr>
        <w:t xml:space="preserve"> Občine Jesenice na naslovu: </w:t>
      </w:r>
      <w:hyperlink r:id="rId8" w:history="1">
        <w:r w:rsidR="00A2057D" w:rsidRPr="00722237">
          <w:rPr>
            <w:rStyle w:val="Hiperpovezava"/>
            <w:rFonts w:ascii="Calibri" w:hAnsi="Calibri" w:cs="Calibri"/>
            <w:b/>
            <w:color w:val="auto"/>
            <w:sz w:val="22"/>
            <w:szCs w:val="22"/>
          </w:rPr>
          <w:t>www.jesenice.si</w:t>
        </w:r>
      </w:hyperlink>
      <w:r w:rsidR="002214D2" w:rsidRPr="00722237">
        <w:rPr>
          <w:rFonts w:ascii="Calibri" w:hAnsi="Calibri" w:cs="Calibri"/>
          <w:b/>
          <w:sz w:val="22"/>
          <w:szCs w:val="22"/>
        </w:rPr>
        <w:t xml:space="preserve">, </w:t>
      </w:r>
      <w:r w:rsidR="00A2057D" w:rsidRPr="00722237">
        <w:rPr>
          <w:rFonts w:ascii="Calibri" w:hAnsi="Calibri" w:cs="Calibri"/>
          <w:sz w:val="22"/>
          <w:szCs w:val="22"/>
        </w:rPr>
        <w:t>pod rubriko »Javna naročila in razpisi</w:t>
      </w:r>
      <w:r w:rsidR="005F6604" w:rsidRPr="00722237">
        <w:rPr>
          <w:rFonts w:ascii="Calibri" w:hAnsi="Calibri" w:cs="Calibri"/>
          <w:sz w:val="22"/>
          <w:szCs w:val="22"/>
        </w:rPr>
        <w:t>«</w:t>
      </w:r>
      <w:r w:rsidR="00A2057D" w:rsidRPr="00722237">
        <w:rPr>
          <w:rFonts w:ascii="Calibri" w:hAnsi="Calibri" w:cs="Calibri"/>
          <w:sz w:val="22"/>
          <w:szCs w:val="22"/>
        </w:rPr>
        <w:t>.</w:t>
      </w:r>
      <w:r w:rsidR="00816D36" w:rsidRPr="00722237">
        <w:rPr>
          <w:rFonts w:ascii="Calibri" w:hAnsi="Calibri" w:cs="Calibri"/>
          <w:sz w:val="22"/>
          <w:szCs w:val="22"/>
        </w:rPr>
        <w:t xml:space="preserve"> </w:t>
      </w:r>
    </w:p>
    <w:p w:rsidR="00577084" w:rsidRDefault="00577084" w:rsidP="001E434F">
      <w:pPr>
        <w:jc w:val="both"/>
        <w:rPr>
          <w:rFonts w:ascii="Calibri" w:hAnsi="Calibri" w:cs="Calibri"/>
          <w:sz w:val="22"/>
          <w:szCs w:val="22"/>
        </w:rPr>
      </w:pPr>
    </w:p>
    <w:p w:rsidR="00577084" w:rsidRPr="00577084" w:rsidRDefault="00577084" w:rsidP="00577084">
      <w:pPr>
        <w:jc w:val="both"/>
        <w:rPr>
          <w:rFonts w:ascii="Calibri" w:hAnsi="Calibri" w:cs="Calibri"/>
          <w:sz w:val="22"/>
          <w:szCs w:val="22"/>
        </w:rPr>
      </w:pPr>
      <w:r w:rsidRPr="00577084">
        <w:rPr>
          <w:rFonts w:ascii="Calibri" w:hAnsi="Calibri" w:cs="Calibri"/>
          <w:sz w:val="22"/>
          <w:szCs w:val="22"/>
        </w:rPr>
        <w:t xml:space="preserve">Dodatne informacije lahko vlagatelji dobijo na </w:t>
      </w:r>
      <w:r w:rsidRPr="00577084">
        <w:rPr>
          <w:rFonts w:ascii="Calibri" w:hAnsi="Calibri" w:cs="Calibri"/>
          <w:b/>
          <w:sz w:val="22"/>
          <w:szCs w:val="22"/>
        </w:rPr>
        <w:t xml:space="preserve">tel. </w:t>
      </w:r>
      <w:r>
        <w:rPr>
          <w:rFonts w:ascii="Calibri" w:hAnsi="Calibri" w:cs="Calibri"/>
          <w:b/>
          <w:sz w:val="22"/>
          <w:szCs w:val="22"/>
        </w:rPr>
        <w:t>številki</w:t>
      </w:r>
      <w:r w:rsidRPr="00577084">
        <w:rPr>
          <w:rFonts w:ascii="Calibri" w:hAnsi="Calibri" w:cs="Calibri"/>
          <w:b/>
          <w:sz w:val="22"/>
          <w:szCs w:val="22"/>
        </w:rPr>
        <w:t xml:space="preserve"> 04/ 5869 310</w:t>
      </w:r>
      <w:r w:rsidRPr="00577084">
        <w:rPr>
          <w:rFonts w:ascii="Calibri" w:hAnsi="Calibri" w:cs="Calibri"/>
          <w:sz w:val="22"/>
          <w:szCs w:val="22"/>
        </w:rPr>
        <w:t xml:space="preserve">. </w:t>
      </w:r>
    </w:p>
    <w:p w:rsidR="007C3DAD" w:rsidRDefault="007C3DAD" w:rsidP="003540C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Calibri" w:hAnsi="Calibri" w:cs="Calibri"/>
          <w:color w:val="2E74B5"/>
          <w:sz w:val="22"/>
          <w:szCs w:val="22"/>
        </w:rPr>
      </w:pPr>
    </w:p>
    <w:p w:rsidR="003540CA" w:rsidRPr="00722237" w:rsidRDefault="0071792E" w:rsidP="003540C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X</w:t>
      </w:r>
      <w:r w:rsidR="000B3C03">
        <w:rPr>
          <w:rFonts w:ascii="Calibri" w:hAnsi="Calibri" w:cs="Calibri"/>
          <w:sz w:val="22"/>
          <w:szCs w:val="22"/>
        </w:rPr>
        <w:t>I</w:t>
      </w:r>
      <w:r w:rsidR="003540CA" w:rsidRPr="00722237">
        <w:rPr>
          <w:rFonts w:ascii="Calibri" w:hAnsi="Calibri" w:cs="Calibri"/>
          <w:sz w:val="22"/>
          <w:szCs w:val="22"/>
        </w:rPr>
        <w:t xml:space="preserve">. </w:t>
      </w:r>
      <w:r w:rsidR="00B22D0B" w:rsidRPr="00722237">
        <w:rPr>
          <w:rFonts w:ascii="Calibri" w:hAnsi="Calibri" w:cs="Calibri"/>
          <w:sz w:val="22"/>
          <w:szCs w:val="22"/>
        </w:rPr>
        <w:t>Razpisna</w:t>
      </w:r>
      <w:r w:rsidR="003540CA" w:rsidRPr="00722237">
        <w:rPr>
          <w:rFonts w:ascii="Calibri" w:hAnsi="Calibri" w:cs="Calibri"/>
          <w:sz w:val="22"/>
          <w:szCs w:val="22"/>
        </w:rPr>
        <w:t xml:space="preserve"> dokumentacija </w:t>
      </w:r>
    </w:p>
    <w:p w:rsidR="003540CA" w:rsidRPr="00722237" w:rsidRDefault="003540CA" w:rsidP="00B22D0B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Calibri" w:hAnsi="Calibri" w:cs="Calibri"/>
          <w:b w:val="0"/>
          <w:sz w:val="22"/>
          <w:szCs w:val="22"/>
        </w:rPr>
      </w:pPr>
      <w:r w:rsidRPr="00722237">
        <w:rPr>
          <w:rFonts w:ascii="Calibri" w:hAnsi="Calibri" w:cs="Calibri"/>
          <w:b w:val="0"/>
          <w:sz w:val="22"/>
          <w:szCs w:val="22"/>
        </w:rPr>
        <w:t>Razpisna dokumentacija vsebuje:</w:t>
      </w:r>
    </w:p>
    <w:p w:rsidR="00CF3CA4" w:rsidRPr="00722237" w:rsidRDefault="00CF3CA4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podatke o programu</w:t>
      </w:r>
      <w:r w:rsidR="009A69B5" w:rsidRPr="00722237">
        <w:rPr>
          <w:rFonts w:ascii="Calibri" w:hAnsi="Calibri" w:cs="Calibri"/>
          <w:sz w:val="22"/>
          <w:szCs w:val="22"/>
        </w:rPr>
        <w:t xml:space="preserve"> oziroma projektu</w:t>
      </w:r>
      <w:r w:rsidRPr="00722237">
        <w:rPr>
          <w:rFonts w:ascii="Calibri" w:hAnsi="Calibri" w:cs="Calibri"/>
          <w:sz w:val="22"/>
          <w:szCs w:val="22"/>
        </w:rPr>
        <w:t>, ki je predmet razpisa,</w:t>
      </w:r>
    </w:p>
    <w:p w:rsidR="00CF3CA4" w:rsidRPr="00722237" w:rsidRDefault="00CF3CA4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okvirno višino razpisanih sredstev za posamezne namene javnega razpisa, </w:t>
      </w:r>
    </w:p>
    <w:p w:rsidR="00CF3CA4" w:rsidRPr="00722237" w:rsidRDefault="000A46B9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obrazec vloge </w:t>
      </w:r>
      <w:r w:rsidR="00F01BA7" w:rsidRPr="00722237">
        <w:rPr>
          <w:rFonts w:ascii="Calibri" w:hAnsi="Calibri" w:cs="Calibri"/>
          <w:sz w:val="22"/>
          <w:szCs w:val="22"/>
        </w:rPr>
        <w:t xml:space="preserve">za ljubiteljske kulturne programe/projekte in </w:t>
      </w:r>
      <w:r w:rsidR="00CF3CA4" w:rsidRPr="00722237">
        <w:rPr>
          <w:rFonts w:ascii="Calibri" w:hAnsi="Calibri" w:cs="Calibri"/>
          <w:sz w:val="22"/>
          <w:szCs w:val="22"/>
        </w:rPr>
        <w:t>navodili,</w:t>
      </w:r>
    </w:p>
    <w:p w:rsidR="00CF3CA4" w:rsidRPr="00722237" w:rsidRDefault="00CF3CA4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način določanja deleža sofinanciranja, ki ga prejme posamezni prejemnik,</w:t>
      </w:r>
    </w:p>
    <w:p w:rsidR="00CF3CA4" w:rsidRPr="00722237" w:rsidRDefault="00CF3CA4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 xml:space="preserve">osnutek pogodbe, </w:t>
      </w:r>
    </w:p>
    <w:p w:rsidR="00CF3CA4" w:rsidRPr="00722237" w:rsidRDefault="00CF3CA4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navedbo potrebnih dokumentov, ki jih mora vlagatelj predložiti upravnemu organu kot dokazilo, da izpolnjuje pogoje za kandidiranje na razpisana sredstva,</w:t>
      </w:r>
    </w:p>
    <w:p w:rsidR="00CF3CA4" w:rsidRPr="00722237" w:rsidRDefault="00CF3CA4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merila za vrednotenje kulturnih programov in projektov,</w:t>
      </w:r>
    </w:p>
    <w:p w:rsidR="00CF3CA4" w:rsidRPr="00722237" w:rsidRDefault="00CF3CA4" w:rsidP="00CF3CA4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lastRenderedPageBreak/>
        <w:t>navedbo o tem kdo z upravnim aktom odloči o dodelitvi sredstev in kdo o pritožbi zoper ta upravni akt.</w:t>
      </w:r>
    </w:p>
    <w:p w:rsidR="00486552" w:rsidRPr="00722237" w:rsidRDefault="00486552" w:rsidP="00486552">
      <w:pPr>
        <w:jc w:val="center"/>
        <w:rPr>
          <w:rFonts w:ascii="Calibri" w:hAnsi="Calibri" w:cs="Calibri"/>
          <w:color w:val="2E74B5"/>
          <w:sz w:val="22"/>
          <w:szCs w:val="22"/>
        </w:rPr>
      </w:pPr>
    </w:p>
    <w:p w:rsidR="00FE31BA" w:rsidRPr="00722237" w:rsidRDefault="00FE31BA" w:rsidP="00FE31BA">
      <w:pPr>
        <w:tabs>
          <w:tab w:val="left" w:pos="6840"/>
          <w:tab w:val="left" w:pos="7740"/>
        </w:tabs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Vlagatelj mora ob prijavi posameznega projekta oz. programa na javni razpis predložiti naslednjo dokumentacijo:</w:t>
      </w:r>
    </w:p>
    <w:p w:rsidR="00FE31BA" w:rsidRPr="00722237" w:rsidRDefault="00FE31BA" w:rsidP="00FE31BA">
      <w:pPr>
        <w:numPr>
          <w:ilvl w:val="0"/>
          <w:numId w:val="3"/>
        </w:numPr>
        <w:tabs>
          <w:tab w:val="left" w:pos="6840"/>
          <w:tab w:val="left" w:pos="7740"/>
        </w:tabs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v celoti izpolnjen</w:t>
      </w:r>
      <w:r w:rsidR="009E2F6D" w:rsidRPr="00722237">
        <w:rPr>
          <w:rFonts w:ascii="Calibri" w:hAnsi="Calibri" w:cs="Calibri"/>
          <w:sz w:val="22"/>
          <w:szCs w:val="22"/>
        </w:rPr>
        <w:t xml:space="preserve"> prijavni</w:t>
      </w:r>
      <w:r w:rsidRPr="00722237">
        <w:rPr>
          <w:rFonts w:ascii="Calibri" w:hAnsi="Calibri" w:cs="Calibri"/>
          <w:sz w:val="22"/>
          <w:szCs w:val="22"/>
        </w:rPr>
        <w:t xml:space="preserve"> ob</w:t>
      </w:r>
      <w:r w:rsidR="001B20CC" w:rsidRPr="00722237">
        <w:rPr>
          <w:rFonts w:ascii="Calibri" w:hAnsi="Calibri" w:cs="Calibri"/>
          <w:sz w:val="22"/>
          <w:szCs w:val="22"/>
        </w:rPr>
        <w:t xml:space="preserve">razec z vsemi  podpisanimi in </w:t>
      </w:r>
      <w:r w:rsidRPr="00722237">
        <w:rPr>
          <w:rFonts w:ascii="Calibri" w:hAnsi="Calibri" w:cs="Calibri"/>
          <w:sz w:val="22"/>
          <w:szCs w:val="22"/>
        </w:rPr>
        <w:t>žigosanimi izjavami</w:t>
      </w:r>
      <w:r w:rsidR="00287492" w:rsidRPr="00722237">
        <w:rPr>
          <w:rFonts w:ascii="Calibri" w:hAnsi="Calibri" w:cs="Calibri"/>
          <w:sz w:val="22"/>
          <w:szCs w:val="22"/>
        </w:rPr>
        <w:t xml:space="preserve"> in</w:t>
      </w:r>
    </w:p>
    <w:p w:rsidR="00FE31BA" w:rsidRDefault="00FE31BA" w:rsidP="00FE31BA">
      <w:pPr>
        <w:numPr>
          <w:ilvl w:val="0"/>
          <w:numId w:val="3"/>
        </w:numPr>
        <w:tabs>
          <w:tab w:val="left" w:pos="6840"/>
          <w:tab w:val="left" w:pos="7740"/>
        </w:tabs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obvezne priloge</w:t>
      </w:r>
      <w:r w:rsidR="00074285" w:rsidRPr="00722237">
        <w:rPr>
          <w:rFonts w:ascii="Calibri" w:hAnsi="Calibri" w:cs="Calibri"/>
          <w:sz w:val="22"/>
          <w:szCs w:val="22"/>
        </w:rPr>
        <w:t xml:space="preserve"> in dokazila, ki so navedeni</w:t>
      </w:r>
      <w:r w:rsidRPr="00722237">
        <w:rPr>
          <w:rFonts w:ascii="Calibri" w:hAnsi="Calibri" w:cs="Calibri"/>
          <w:sz w:val="22"/>
          <w:szCs w:val="22"/>
        </w:rPr>
        <w:t xml:space="preserve"> v </w:t>
      </w:r>
      <w:r w:rsidR="009E2F6D" w:rsidRPr="00722237">
        <w:rPr>
          <w:rFonts w:ascii="Calibri" w:hAnsi="Calibri" w:cs="Calibri"/>
          <w:sz w:val="22"/>
          <w:szCs w:val="22"/>
        </w:rPr>
        <w:t>prijavnem obrazcu</w:t>
      </w:r>
      <w:r w:rsidR="00287492" w:rsidRPr="00722237">
        <w:rPr>
          <w:rFonts w:ascii="Calibri" w:hAnsi="Calibri" w:cs="Calibri"/>
          <w:sz w:val="22"/>
          <w:szCs w:val="22"/>
        </w:rPr>
        <w:t>.</w:t>
      </w:r>
      <w:r w:rsidR="009E2F6D" w:rsidRPr="00722237">
        <w:rPr>
          <w:rFonts w:ascii="Calibri" w:hAnsi="Calibri" w:cs="Calibri"/>
          <w:sz w:val="22"/>
          <w:szCs w:val="22"/>
        </w:rPr>
        <w:t xml:space="preserve"> </w:t>
      </w:r>
    </w:p>
    <w:p w:rsidR="007C3DAD" w:rsidRDefault="007C3DAD" w:rsidP="007C3DAD">
      <w:pPr>
        <w:tabs>
          <w:tab w:val="left" w:pos="6840"/>
          <w:tab w:val="left" w:pos="7740"/>
        </w:tabs>
        <w:jc w:val="both"/>
        <w:rPr>
          <w:rFonts w:ascii="Calibri" w:hAnsi="Calibri" w:cs="Calibri"/>
          <w:sz w:val="22"/>
          <w:szCs w:val="22"/>
        </w:rPr>
      </w:pPr>
    </w:p>
    <w:p w:rsidR="00E97D36" w:rsidRPr="00E97D36" w:rsidRDefault="00E97D36" w:rsidP="007C3DAD">
      <w:pPr>
        <w:tabs>
          <w:tab w:val="left" w:pos="6840"/>
          <w:tab w:val="left" w:pos="7740"/>
        </w:tabs>
        <w:jc w:val="both"/>
        <w:rPr>
          <w:rFonts w:ascii="Calibri" w:hAnsi="Calibri" w:cs="Calibri"/>
          <w:sz w:val="16"/>
          <w:szCs w:val="16"/>
        </w:rPr>
      </w:pPr>
    </w:p>
    <w:p w:rsidR="00A1194D" w:rsidRPr="00722237" w:rsidRDefault="00925786" w:rsidP="00B13D9A">
      <w:pPr>
        <w:pStyle w:val="Naslov4"/>
        <w:rPr>
          <w:rFonts w:ascii="Calibri" w:hAnsi="Calibri" w:cs="Calibri"/>
          <w:szCs w:val="22"/>
        </w:rPr>
      </w:pPr>
      <w:r w:rsidRPr="00722237">
        <w:rPr>
          <w:rFonts w:ascii="Calibri" w:hAnsi="Calibri" w:cs="Calibri"/>
          <w:szCs w:val="22"/>
        </w:rPr>
        <w:t>X</w:t>
      </w:r>
      <w:r w:rsidR="00D524E9" w:rsidRPr="00722237">
        <w:rPr>
          <w:rFonts w:ascii="Calibri" w:hAnsi="Calibri" w:cs="Calibri"/>
          <w:szCs w:val="22"/>
        </w:rPr>
        <w:t>I</w:t>
      </w:r>
      <w:r w:rsidR="000B3C03">
        <w:rPr>
          <w:rFonts w:ascii="Calibri" w:hAnsi="Calibri" w:cs="Calibri"/>
          <w:szCs w:val="22"/>
        </w:rPr>
        <w:t>I</w:t>
      </w:r>
      <w:r w:rsidR="00B13D9A" w:rsidRPr="00722237">
        <w:rPr>
          <w:rFonts w:ascii="Calibri" w:hAnsi="Calibri" w:cs="Calibri"/>
          <w:szCs w:val="22"/>
        </w:rPr>
        <w:t xml:space="preserve">.  </w:t>
      </w:r>
      <w:r w:rsidR="00CD05AD" w:rsidRPr="00722237">
        <w:rPr>
          <w:rFonts w:ascii="Calibri" w:hAnsi="Calibri" w:cs="Calibri"/>
          <w:szCs w:val="22"/>
        </w:rPr>
        <w:t>Datum</w:t>
      </w:r>
      <w:r w:rsidR="00A1194D" w:rsidRPr="00722237">
        <w:rPr>
          <w:rFonts w:ascii="Calibri" w:hAnsi="Calibri" w:cs="Calibri"/>
          <w:szCs w:val="22"/>
        </w:rPr>
        <w:t xml:space="preserve"> obravnavanja vlog</w:t>
      </w:r>
    </w:p>
    <w:p w:rsidR="00A1194D" w:rsidRPr="00722237" w:rsidRDefault="00187696" w:rsidP="00364BC3">
      <w:pPr>
        <w:pStyle w:val="Telobesedila3"/>
        <w:jc w:val="both"/>
        <w:rPr>
          <w:rFonts w:ascii="Calibri" w:hAnsi="Calibri" w:cs="Calibri"/>
          <w:sz w:val="22"/>
          <w:szCs w:val="22"/>
        </w:rPr>
      </w:pPr>
      <w:r w:rsidRPr="00722237">
        <w:rPr>
          <w:rFonts w:ascii="Calibri" w:hAnsi="Calibri" w:cs="Calibri"/>
          <w:sz w:val="22"/>
          <w:szCs w:val="22"/>
        </w:rPr>
        <w:t>Komisija za odpiranje vlog</w:t>
      </w:r>
      <w:r w:rsidR="00A1194D" w:rsidRPr="00722237">
        <w:rPr>
          <w:rFonts w:ascii="Calibri" w:hAnsi="Calibri" w:cs="Calibri"/>
          <w:sz w:val="22"/>
          <w:szCs w:val="22"/>
        </w:rPr>
        <w:t xml:space="preserve"> bo </w:t>
      </w:r>
      <w:r w:rsidR="00AA6C1D">
        <w:rPr>
          <w:rFonts w:ascii="Calibri" w:hAnsi="Calibri" w:cs="Calibri"/>
          <w:sz w:val="22"/>
          <w:szCs w:val="22"/>
        </w:rPr>
        <w:t>3.</w:t>
      </w:r>
      <w:r w:rsidR="00216D24">
        <w:rPr>
          <w:rFonts w:ascii="Calibri" w:hAnsi="Calibri" w:cs="Calibri"/>
          <w:sz w:val="22"/>
          <w:szCs w:val="22"/>
        </w:rPr>
        <w:t>3.</w:t>
      </w:r>
      <w:r w:rsidR="00AA6C1D">
        <w:rPr>
          <w:rFonts w:ascii="Calibri" w:hAnsi="Calibri" w:cs="Calibri"/>
          <w:sz w:val="22"/>
          <w:szCs w:val="22"/>
        </w:rPr>
        <w:t xml:space="preserve"> in 4.3.2021</w:t>
      </w:r>
      <w:r w:rsidR="00A1194D" w:rsidRPr="00722237">
        <w:rPr>
          <w:rFonts w:ascii="Calibri" w:hAnsi="Calibri" w:cs="Calibri"/>
          <w:sz w:val="22"/>
          <w:szCs w:val="22"/>
        </w:rPr>
        <w:t xml:space="preserve"> odprla pravočasno prispele vloge in ugotovila ali izpolnjujejo razpisne pogoje. Odpiranje vlog </w:t>
      </w:r>
      <w:r w:rsidR="007E5C8F" w:rsidRPr="00722237">
        <w:rPr>
          <w:rFonts w:ascii="Calibri" w:hAnsi="Calibri" w:cs="Calibri"/>
          <w:sz w:val="22"/>
          <w:szCs w:val="22"/>
        </w:rPr>
        <w:t>ni</w:t>
      </w:r>
      <w:r w:rsidR="00A1194D" w:rsidRPr="00722237">
        <w:rPr>
          <w:rFonts w:ascii="Calibri" w:hAnsi="Calibri" w:cs="Calibri"/>
          <w:sz w:val="22"/>
          <w:szCs w:val="22"/>
        </w:rPr>
        <w:t xml:space="preserve"> javno. Vloge, ki bodo prispele po </w:t>
      </w:r>
      <w:r w:rsidR="007E5C8F" w:rsidRPr="00722237">
        <w:rPr>
          <w:rFonts w:ascii="Calibri" w:hAnsi="Calibri" w:cs="Calibri"/>
          <w:sz w:val="22"/>
          <w:szCs w:val="22"/>
        </w:rPr>
        <w:t>preteku razpisnega roka</w:t>
      </w:r>
      <w:r w:rsidR="00A1194D" w:rsidRPr="00722237">
        <w:rPr>
          <w:rFonts w:ascii="Calibri" w:hAnsi="Calibri" w:cs="Calibri"/>
          <w:sz w:val="22"/>
          <w:szCs w:val="22"/>
        </w:rPr>
        <w:t xml:space="preserve">, bodo </w:t>
      </w:r>
      <w:r w:rsidR="0072157B" w:rsidRPr="00722237">
        <w:rPr>
          <w:rFonts w:ascii="Calibri" w:hAnsi="Calibri" w:cs="Calibri"/>
          <w:sz w:val="22"/>
          <w:szCs w:val="22"/>
        </w:rPr>
        <w:t xml:space="preserve">s sklepom </w:t>
      </w:r>
      <w:r w:rsidR="00A1194D" w:rsidRPr="00722237">
        <w:rPr>
          <w:rFonts w:ascii="Calibri" w:hAnsi="Calibri" w:cs="Calibri"/>
          <w:sz w:val="22"/>
          <w:szCs w:val="22"/>
        </w:rPr>
        <w:t xml:space="preserve">zavržene. </w:t>
      </w:r>
    </w:p>
    <w:p w:rsidR="005120E5" w:rsidRPr="00722237" w:rsidRDefault="005120E5" w:rsidP="00364BC3">
      <w:pPr>
        <w:pStyle w:val="Telobesedila3"/>
        <w:jc w:val="both"/>
        <w:rPr>
          <w:rFonts w:ascii="Calibri" w:hAnsi="Calibri" w:cs="Calibri"/>
          <w:color w:val="2E74B5"/>
          <w:sz w:val="22"/>
          <w:szCs w:val="22"/>
        </w:rPr>
      </w:pPr>
    </w:p>
    <w:p w:rsidR="00412AB8" w:rsidRPr="00722237" w:rsidRDefault="00412AB8" w:rsidP="00412AB8">
      <w:pPr>
        <w:pStyle w:val="Naslov4"/>
        <w:rPr>
          <w:rFonts w:ascii="Calibri" w:hAnsi="Calibri" w:cs="Calibri"/>
          <w:szCs w:val="22"/>
        </w:rPr>
      </w:pPr>
      <w:r w:rsidRPr="00722237">
        <w:rPr>
          <w:rFonts w:ascii="Calibri" w:hAnsi="Calibri" w:cs="Calibri"/>
          <w:szCs w:val="22"/>
        </w:rPr>
        <w:t>X</w:t>
      </w:r>
      <w:r w:rsidR="0071792E" w:rsidRPr="00722237">
        <w:rPr>
          <w:rFonts w:ascii="Calibri" w:hAnsi="Calibri" w:cs="Calibri"/>
          <w:szCs w:val="22"/>
        </w:rPr>
        <w:t>I</w:t>
      </w:r>
      <w:r w:rsidR="00D524E9" w:rsidRPr="00722237">
        <w:rPr>
          <w:rFonts w:ascii="Calibri" w:hAnsi="Calibri" w:cs="Calibri"/>
          <w:szCs w:val="22"/>
        </w:rPr>
        <w:t>I</w:t>
      </w:r>
      <w:r w:rsidR="000B3C03">
        <w:rPr>
          <w:rFonts w:ascii="Calibri" w:hAnsi="Calibri" w:cs="Calibri"/>
          <w:szCs w:val="22"/>
        </w:rPr>
        <w:t>I</w:t>
      </w:r>
      <w:r w:rsidRPr="00722237">
        <w:rPr>
          <w:rFonts w:ascii="Calibri" w:hAnsi="Calibri" w:cs="Calibri"/>
          <w:szCs w:val="22"/>
        </w:rPr>
        <w:t>. Rok, v katerem bodo vlagatelji obveščeni o izidu javnega razpisa</w:t>
      </w:r>
    </w:p>
    <w:p w:rsidR="008601CB" w:rsidRPr="00722237" w:rsidRDefault="00A1194D" w:rsidP="008601CB">
      <w:pPr>
        <w:pStyle w:val="Naslov4"/>
        <w:rPr>
          <w:rFonts w:ascii="Calibri" w:hAnsi="Calibri" w:cs="Calibri"/>
          <w:b w:val="0"/>
          <w:szCs w:val="22"/>
        </w:rPr>
      </w:pPr>
      <w:r w:rsidRPr="00722237">
        <w:rPr>
          <w:rFonts w:ascii="Calibri" w:hAnsi="Calibri" w:cs="Calibri"/>
          <w:b w:val="0"/>
          <w:szCs w:val="22"/>
        </w:rPr>
        <w:t xml:space="preserve">Vsi vlagatelji bodo v roku 30 dni po sprejeti odločitvi obveščeni o izidu javnega razpisa. </w:t>
      </w:r>
      <w:r w:rsidR="00713199" w:rsidRPr="00722237">
        <w:rPr>
          <w:rFonts w:ascii="Calibri" w:hAnsi="Calibri" w:cs="Calibri"/>
          <w:b w:val="0"/>
          <w:szCs w:val="22"/>
        </w:rPr>
        <w:t>Na podlagi končnega predloga strokovne komisije direktor občinske uprave oz. od njega pooblaščen organ izda o vseh ustreznih vlogah upravni akt, s katerim odloči o odobritvi ter deležu sofinanciranja ali o zavrnitvi sofinanciranja posameznega programa</w:t>
      </w:r>
      <w:r w:rsidR="008726C9" w:rsidRPr="00722237">
        <w:rPr>
          <w:rFonts w:ascii="Calibri" w:hAnsi="Calibri" w:cs="Calibri"/>
          <w:b w:val="0"/>
          <w:szCs w:val="22"/>
        </w:rPr>
        <w:t xml:space="preserve"> oziroma projekta</w:t>
      </w:r>
      <w:r w:rsidR="00713199" w:rsidRPr="00722237">
        <w:rPr>
          <w:rFonts w:ascii="Calibri" w:hAnsi="Calibri" w:cs="Calibri"/>
          <w:b w:val="0"/>
          <w:szCs w:val="22"/>
        </w:rPr>
        <w:t>.</w:t>
      </w:r>
      <w:r w:rsidR="00EC0F04" w:rsidRPr="00722237">
        <w:rPr>
          <w:rFonts w:ascii="Calibri" w:hAnsi="Calibri" w:cs="Calibri"/>
          <w:b w:val="0"/>
          <w:szCs w:val="22"/>
        </w:rPr>
        <w:t xml:space="preserve"> </w:t>
      </w:r>
      <w:r w:rsidR="008601CB" w:rsidRPr="00722237">
        <w:rPr>
          <w:rFonts w:ascii="Calibri" w:hAnsi="Calibri" w:cs="Calibri"/>
          <w:b w:val="0"/>
          <w:szCs w:val="22"/>
        </w:rPr>
        <w:t>Z izbranimi iz</w:t>
      </w:r>
      <w:r w:rsidR="00EC0F04" w:rsidRPr="00722237">
        <w:rPr>
          <w:rFonts w:ascii="Calibri" w:hAnsi="Calibri" w:cs="Calibri"/>
          <w:b w:val="0"/>
          <w:szCs w:val="22"/>
        </w:rPr>
        <w:t>vajalci bo župan sklenil pogodbo</w:t>
      </w:r>
      <w:r w:rsidR="008601CB" w:rsidRPr="00722237">
        <w:rPr>
          <w:rFonts w:ascii="Calibri" w:hAnsi="Calibri" w:cs="Calibri"/>
          <w:b w:val="0"/>
          <w:szCs w:val="22"/>
        </w:rPr>
        <w:t xml:space="preserve"> o sofinanciranju. </w:t>
      </w:r>
    </w:p>
    <w:p w:rsidR="00D95876" w:rsidRPr="00722237" w:rsidRDefault="00D95876" w:rsidP="00FC4CA7">
      <w:pPr>
        <w:rPr>
          <w:rFonts w:ascii="Calibri" w:hAnsi="Calibri" w:cs="Calibri"/>
          <w:highlight w:val="green"/>
        </w:rPr>
      </w:pPr>
    </w:p>
    <w:p w:rsidR="00EC0F04" w:rsidRPr="00722237" w:rsidRDefault="00EC0F04" w:rsidP="00FC4CA7">
      <w:pPr>
        <w:rPr>
          <w:rFonts w:ascii="Calibri" w:hAnsi="Calibri" w:cs="Calibri"/>
          <w:highlight w:val="green"/>
        </w:rPr>
      </w:pPr>
    </w:p>
    <w:p w:rsidR="00EC0F04" w:rsidRPr="00722237" w:rsidRDefault="00EC0F04" w:rsidP="00FC4CA7">
      <w:pPr>
        <w:rPr>
          <w:rFonts w:ascii="Calibri" w:hAnsi="Calibri" w:cs="Calibri"/>
          <w:highlight w:val="green"/>
        </w:rPr>
      </w:pPr>
    </w:p>
    <w:p w:rsidR="00DE0D6E" w:rsidRPr="00722237" w:rsidRDefault="00DE0D6E" w:rsidP="00FC4CA7">
      <w:pPr>
        <w:rPr>
          <w:rFonts w:ascii="Calibri" w:hAnsi="Calibri" w:cs="Calibri"/>
          <w:highlight w:val="gre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4"/>
        <w:gridCol w:w="2614"/>
        <w:gridCol w:w="3842"/>
      </w:tblGrid>
      <w:tr w:rsidR="00D95876" w:rsidRPr="00722237">
        <w:tc>
          <w:tcPr>
            <w:tcW w:w="2680" w:type="dxa"/>
          </w:tcPr>
          <w:p w:rsidR="00D95876" w:rsidRPr="00722237" w:rsidRDefault="00D95876">
            <w:pPr>
              <w:rPr>
                <w:rFonts w:ascii="Calibri" w:hAnsi="Calibri" w:cs="Calibri"/>
                <w:highlight w:val="green"/>
              </w:rPr>
            </w:pPr>
          </w:p>
        </w:tc>
        <w:tc>
          <w:tcPr>
            <w:tcW w:w="2680" w:type="dxa"/>
          </w:tcPr>
          <w:p w:rsidR="00D95876" w:rsidRPr="00722237" w:rsidRDefault="00D95876">
            <w:pPr>
              <w:jc w:val="center"/>
              <w:rPr>
                <w:rFonts w:ascii="Calibri" w:hAnsi="Calibri" w:cs="Calibri"/>
                <w:highlight w:val="green"/>
              </w:rPr>
            </w:pPr>
          </w:p>
        </w:tc>
        <w:tc>
          <w:tcPr>
            <w:tcW w:w="3926" w:type="dxa"/>
          </w:tcPr>
          <w:p w:rsidR="0003720F" w:rsidRPr="00722237" w:rsidRDefault="0003720F" w:rsidP="0003720F">
            <w:pPr>
              <w:jc w:val="center"/>
              <w:rPr>
                <w:rFonts w:ascii="Calibri" w:hAnsi="Calibri" w:cs="Calibri"/>
                <w:b/>
              </w:rPr>
            </w:pPr>
            <w:r w:rsidRPr="00722237">
              <w:rPr>
                <w:rFonts w:ascii="Calibri" w:hAnsi="Calibri" w:cs="Calibri"/>
                <w:b/>
              </w:rPr>
              <w:t>Blaž Račič</w:t>
            </w:r>
          </w:p>
          <w:p w:rsidR="00D95876" w:rsidRPr="00722237" w:rsidRDefault="0003720F" w:rsidP="0003720F">
            <w:pPr>
              <w:jc w:val="center"/>
              <w:rPr>
                <w:rFonts w:ascii="Calibri" w:hAnsi="Calibri" w:cs="Calibri"/>
                <w:b/>
              </w:rPr>
            </w:pPr>
            <w:r w:rsidRPr="00722237">
              <w:rPr>
                <w:rFonts w:ascii="Calibri" w:hAnsi="Calibri" w:cs="Calibri"/>
                <w:b/>
              </w:rPr>
              <w:t>ŽUPAN</w:t>
            </w:r>
          </w:p>
        </w:tc>
      </w:tr>
    </w:tbl>
    <w:p w:rsidR="00D95876" w:rsidRPr="00722237" w:rsidRDefault="00D95876" w:rsidP="009139F2">
      <w:pPr>
        <w:rPr>
          <w:rFonts w:ascii="Calibri" w:hAnsi="Calibri" w:cs="Calibri"/>
          <w:sz w:val="22"/>
          <w:szCs w:val="22"/>
        </w:rPr>
      </w:pPr>
    </w:p>
    <w:p w:rsidR="00D95876" w:rsidRPr="00722237" w:rsidRDefault="00D95876" w:rsidP="00FC4CA7">
      <w:pPr>
        <w:rPr>
          <w:rFonts w:ascii="Calibri" w:hAnsi="Calibri" w:cs="Calibri"/>
          <w:color w:val="2E74B5"/>
          <w:sz w:val="22"/>
          <w:szCs w:val="22"/>
        </w:rPr>
      </w:pPr>
    </w:p>
    <w:p w:rsidR="00D95876" w:rsidRPr="00722237" w:rsidRDefault="00D95876" w:rsidP="00FC4CA7">
      <w:pPr>
        <w:rPr>
          <w:rFonts w:ascii="Calibri" w:hAnsi="Calibri" w:cs="Calibri"/>
          <w:color w:val="2E74B5"/>
          <w:sz w:val="22"/>
          <w:szCs w:val="22"/>
        </w:rPr>
        <w:sectPr w:rsidR="00D95876" w:rsidRPr="00722237" w:rsidSect="00635954"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547905" w:rsidRPr="00722237" w:rsidRDefault="00547905" w:rsidP="00FC4CA7">
      <w:pPr>
        <w:rPr>
          <w:rFonts w:ascii="Calibri" w:hAnsi="Calibri" w:cs="Calibri"/>
          <w:color w:val="2E74B5"/>
          <w:sz w:val="22"/>
          <w:szCs w:val="22"/>
        </w:rPr>
      </w:pPr>
    </w:p>
    <w:sectPr w:rsidR="00547905" w:rsidRPr="00722237" w:rsidSect="00D95876">
      <w:headerReference w:type="first" r:id="rId12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7AC" w:rsidRDefault="00E717AC">
      <w:r>
        <w:separator/>
      </w:r>
    </w:p>
  </w:endnote>
  <w:endnote w:type="continuationSeparator" w:id="0">
    <w:p w:rsidR="00E717AC" w:rsidRDefault="00E7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168" w:rsidRDefault="00AA1168" w:rsidP="00F43A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A1168" w:rsidRDefault="00AA1168" w:rsidP="008C200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CCF" w:rsidRPr="00404CCF" w:rsidRDefault="00404CCF" w:rsidP="00404CCF">
    <w:pPr>
      <w:pStyle w:val="Noga"/>
      <w:jc w:val="center"/>
    </w:pPr>
    <w:r w:rsidRPr="00404CCF">
      <w:rPr>
        <w:bCs/>
      </w:rPr>
      <w:fldChar w:fldCharType="begin"/>
    </w:r>
    <w:r w:rsidRPr="00404CCF">
      <w:rPr>
        <w:bCs/>
      </w:rPr>
      <w:instrText>PAGE</w:instrText>
    </w:r>
    <w:r w:rsidRPr="00404CCF">
      <w:rPr>
        <w:bCs/>
      </w:rPr>
      <w:fldChar w:fldCharType="separate"/>
    </w:r>
    <w:r w:rsidR="008B65D3">
      <w:rPr>
        <w:bCs/>
        <w:noProof/>
      </w:rPr>
      <w:t>5</w:t>
    </w:r>
    <w:r w:rsidRPr="00404CCF">
      <w:fldChar w:fldCharType="end"/>
    </w:r>
    <w:r w:rsidRPr="00404CCF">
      <w:t>/</w:t>
    </w:r>
    <w:r w:rsidRPr="00404CCF">
      <w:rPr>
        <w:bCs/>
      </w:rPr>
      <w:fldChar w:fldCharType="begin"/>
    </w:r>
    <w:r w:rsidRPr="00404CCF">
      <w:rPr>
        <w:bCs/>
      </w:rPr>
      <w:instrText>NUMPAGES</w:instrText>
    </w:r>
    <w:r w:rsidRPr="00404CCF">
      <w:rPr>
        <w:bCs/>
      </w:rPr>
      <w:fldChar w:fldCharType="separate"/>
    </w:r>
    <w:r w:rsidR="008B65D3">
      <w:rPr>
        <w:bCs/>
        <w:noProof/>
      </w:rPr>
      <w:t>5</w:t>
    </w:r>
    <w:r w:rsidRPr="00404CCF">
      <w:fldChar w:fldCharType="end"/>
    </w:r>
  </w:p>
  <w:p w:rsidR="00AA1168" w:rsidRDefault="00AA1168" w:rsidP="00974ECD">
    <w:pPr>
      <w:pStyle w:val="Nog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7AC" w:rsidRDefault="00E717AC">
      <w:r>
        <w:separator/>
      </w:r>
    </w:p>
  </w:footnote>
  <w:footnote w:type="continuationSeparator" w:id="0">
    <w:p w:rsidR="00E717AC" w:rsidRDefault="00E717AC">
      <w:r>
        <w:continuationSeparator/>
      </w:r>
    </w:p>
  </w:footnote>
  <w:footnote w:id="1">
    <w:p w:rsidR="00CB7354" w:rsidRPr="00D25386" w:rsidRDefault="00CB7354">
      <w:pPr>
        <w:pStyle w:val="Sprotnaopomba-besedilo"/>
        <w:rPr>
          <w:rFonts w:ascii="Calibri" w:hAnsi="Calibri" w:cs="Calibri"/>
          <w:sz w:val="16"/>
          <w:szCs w:val="16"/>
        </w:rPr>
      </w:pPr>
      <w:r w:rsidRPr="00D25386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D25386">
        <w:rPr>
          <w:rFonts w:ascii="Calibri" w:hAnsi="Calibri" w:cs="Calibri"/>
          <w:sz w:val="16"/>
          <w:szCs w:val="16"/>
        </w:rPr>
        <w:t xml:space="preserve"> Letni program za kulturo 2021 je bil sprejet na 15. redni seji Občinskega sveta občine Jesenice dne 10.12.2020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635954" w:rsidRPr="00373CF4" w:rsidTr="00F350A4">
      <w:trPr>
        <w:trHeight w:val="1272"/>
      </w:trPr>
      <w:tc>
        <w:tcPr>
          <w:tcW w:w="4536" w:type="dxa"/>
          <w:tcBorders>
            <w:right w:val="single" w:sz="4" w:space="0" w:color="44546A"/>
          </w:tcBorders>
          <w:shd w:val="clear" w:color="auto" w:fill="auto"/>
        </w:tcPr>
        <w:p w:rsidR="00635954" w:rsidRPr="00F06B79" w:rsidRDefault="008B65D3" w:rsidP="00635954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2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35954"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4536" w:type="dxa"/>
          <w:tcBorders>
            <w:left w:val="single" w:sz="4" w:space="0" w:color="44546A"/>
          </w:tcBorders>
          <w:shd w:val="clear" w:color="auto" w:fill="auto"/>
        </w:tcPr>
        <w:p w:rsidR="00635954" w:rsidRPr="00A04738" w:rsidRDefault="00635954" w:rsidP="00635954">
          <w:pPr>
            <w:pStyle w:val="Naslov1"/>
            <w:spacing w:before="120"/>
            <w:ind w:left="431" w:hanging="431"/>
            <w:rPr>
              <w:rFonts w:ascii="Calibri" w:hAnsi="Calibri" w:cs="Calibri"/>
              <w:bCs/>
              <w:color w:val="295097"/>
              <w:sz w:val="22"/>
              <w:szCs w:val="22"/>
            </w:rPr>
          </w:pPr>
          <w:r w:rsidRPr="00A04738">
            <w:rPr>
              <w:rFonts w:ascii="Calibri" w:hAnsi="Calibri" w:cs="Calibri"/>
              <w:bCs/>
              <w:color w:val="295097"/>
              <w:sz w:val="22"/>
              <w:szCs w:val="22"/>
            </w:rPr>
            <w:t xml:space="preserve">Cesta železarjev 6, 4270 Jesenice </w:t>
          </w:r>
        </w:p>
        <w:p w:rsidR="00635954" w:rsidRPr="00A04738" w:rsidRDefault="00635954" w:rsidP="00635954">
          <w:pPr>
            <w:pStyle w:val="Naslov1"/>
            <w:rPr>
              <w:rFonts w:ascii="Calibri" w:hAnsi="Calibri" w:cs="Calibri"/>
              <w:bCs/>
              <w:color w:val="295097"/>
              <w:sz w:val="22"/>
              <w:szCs w:val="22"/>
            </w:rPr>
          </w:pPr>
          <w:r w:rsidRPr="00A04738">
            <w:rPr>
              <w:rFonts w:ascii="Calibri" w:hAnsi="Calibri" w:cs="Calibri"/>
              <w:bCs/>
              <w:color w:val="295097"/>
              <w:sz w:val="22"/>
              <w:szCs w:val="22"/>
            </w:rPr>
            <w:t>T: 04 58 69 231</w:t>
          </w:r>
        </w:p>
        <w:p w:rsidR="00635954" w:rsidRPr="00A04738" w:rsidRDefault="00635954" w:rsidP="00635954">
          <w:pPr>
            <w:pStyle w:val="Naslov1"/>
            <w:rPr>
              <w:rFonts w:ascii="Calibri" w:hAnsi="Calibri" w:cs="Calibri"/>
              <w:bCs/>
              <w:color w:val="295097"/>
              <w:sz w:val="22"/>
              <w:szCs w:val="22"/>
            </w:rPr>
          </w:pPr>
          <w:r w:rsidRPr="00A04738">
            <w:rPr>
              <w:rFonts w:ascii="Calibri" w:hAnsi="Calibri" w:cs="Calibri"/>
              <w:bCs/>
              <w:color w:val="295097"/>
              <w:sz w:val="22"/>
              <w:szCs w:val="22"/>
            </w:rPr>
            <w:t>E: obcina.jesenice@jesenice.si</w:t>
          </w:r>
        </w:p>
        <w:p w:rsidR="00635954" w:rsidRPr="00F06B79" w:rsidRDefault="00635954" w:rsidP="00635954">
          <w:pPr>
            <w:rPr>
              <w:rFonts w:ascii="Calibri" w:hAnsi="Calibri" w:cs="Calibri"/>
              <w:bCs/>
              <w:color w:val="44546A"/>
              <w:sz w:val="22"/>
              <w:szCs w:val="22"/>
            </w:rPr>
          </w:pPr>
          <w:r w:rsidRPr="00A04738">
            <w:rPr>
              <w:rFonts w:ascii="Calibri" w:hAnsi="Calibri" w:cs="Calibri"/>
              <w:bCs/>
              <w:color w:val="295097"/>
              <w:sz w:val="22"/>
              <w:szCs w:val="22"/>
            </w:rPr>
            <w:t>www.jesenice.si</w:t>
          </w:r>
        </w:p>
      </w:tc>
    </w:tr>
  </w:tbl>
  <w:p w:rsidR="00635954" w:rsidRDefault="00635954" w:rsidP="00635954">
    <w:pPr>
      <w:pStyle w:val="Glava"/>
    </w:pPr>
  </w:p>
  <w:p w:rsidR="00AA1168" w:rsidRPr="00635954" w:rsidRDefault="00AA1168" w:rsidP="0063595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168" w:rsidRDefault="00AA1168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35pt;height:44.35pt;mso-position-horizontal:left" o:allowoverlap="f">
          <v:imagedata r:id="rId1" o:title="" grayscale="t" bilevel="t"/>
        </v:shape>
        <o:OLEObject Type="Embed" ProgID="MS_ClipArt_Gallery.5" ShapeID="_x0000_i1025" DrawAspect="Content" ObjectID="_1673348704" r:id="rId2"/>
      </w:object>
    </w:r>
  </w:p>
  <w:p w:rsidR="00AA1168" w:rsidRPr="009F7660" w:rsidRDefault="00AA1168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AA1168" w:rsidRPr="009139F2" w:rsidRDefault="00AA1168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1C0E3E">
      <w:rPr>
        <w:rFonts w:ascii="Verdana" w:hAnsi="Verdana" w:cs="Arial"/>
        <w:b/>
        <w:bCs/>
        <w:noProof/>
        <w:sz w:val="18"/>
      </w:rPr>
      <w:t>Kabinet župana</w:t>
    </w:r>
  </w:p>
  <w:p w:rsidR="00AA1168" w:rsidRPr="007A3196" w:rsidRDefault="00AA1168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AA1168" w:rsidRPr="007A3196" w:rsidRDefault="00AA1168" w:rsidP="00575F92">
    <w:pPr>
      <w:pStyle w:val="Glava"/>
      <w:jc w:val="center"/>
      <w:rPr>
        <w:rFonts w:ascii="Verdana" w:hAnsi="Verdana" w:cs="Arial"/>
        <w:bCs/>
        <w:sz w:val="18"/>
      </w:rPr>
    </w:pPr>
  </w:p>
  <w:p w:rsidR="00AA1168" w:rsidRPr="007A3196" w:rsidRDefault="00AA1168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</w:t>
    </w:r>
    <w:proofErr w:type="spellStart"/>
    <w:r w:rsidRPr="007A3196">
      <w:rPr>
        <w:rFonts w:ascii="Verdana" w:hAnsi="Verdana" w:cs="Arial"/>
        <w:bCs/>
        <w:sz w:val="18"/>
      </w:rPr>
      <w:t>fax</w:t>
    </w:r>
    <w:proofErr w:type="spellEnd"/>
    <w:r w:rsidRPr="007A3196">
      <w:rPr>
        <w:rFonts w:ascii="Verdana" w:hAnsi="Verdana" w:cs="Arial"/>
        <w:bCs/>
        <w:sz w:val="18"/>
      </w:rPr>
      <w:t xml:space="preserve">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 w:rsidRPr="001C0E3E">
      <w:rPr>
        <w:rFonts w:ascii="Verdana" w:hAnsi="Verdana" w:cs="Arial"/>
        <w:bCs/>
        <w:noProof/>
        <w:sz w:val="18"/>
      </w:rPr>
      <w:t>alenka.justin@jesenice.si</w:t>
    </w:r>
  </w:p>
  <w:p w:rsidR="00AA1168" w:rsidRPr="007A3196" w:rsidRDefault="00AA1168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AA1168" w:rsidRDefault="00AA1168" w:rsidP="00575F92">
    <w:pPr>
      <w:pStyle w:val="Glava"/>
      <w:pBdr>
        <w:bottom w:val="thinThickSmallGap" w:sz="18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508B4"/>
    <w:multiLevelType w:val="hybridMultilevel"/>
    <w:tmpl w:val="44D4CC7A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E3F96"/>
    <w:multiLevelType w:val="hybridMultilevel"/>
    <w:tmpl w:val="376EF1A4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A0B46"/>
    <w:multiLevelType w:val="hybridMultilevel"/>
    <w:tmpl w:val="822654F2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5477F"/>
    <w:multiLevelType w:val="singleLevel"/>
    <w:tmpl w:val="135C0C98"/>
    <w:lvl w:ilvl="0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</w:abstractNum>
  <w:abstractNum w:abstractNumId="6" w15:restartNumberingAfterBreak="0">
    <w:nsid w:val="246442EE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7" w15:restartNumberingAfterBreak="0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C2A3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83DF8"/>
    <w:multiLevelType w:val="hybridMultilevel"/>
    <w:tmpl w:val="354AC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32E03"/>
    <w:multiLevelType w:val="hybridMultilevel"/>
    <w:tmpl w:val="B0CE7CB0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5C6073"/>
    <w:multiLevelType w:val="hybridMultilevel"/>
    <w:tmpl w:val="D36C70C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A04D54"/>
    <w:multiLevelType w:val="singleLevel"/>
    <w:tmpl w:val="B9A47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4" w15:restartNumberingAfterBreak="0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5" w15:restartNumberingAfterBreak="0">
    <w:nsid w:val="4AF439D1"/>
    <w:multiLevelType w:val="hybridMultilevel"/>
    <w:tmpl w:val="AE301A94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02ED1"/>
    <w:multiLevelType w:val="hybridMultilevel"/>
    <w:tmpl w:val="6C54746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D329C"/>
    <w:multiLevelType w:val="hybridMultilevel"/>
    <w:tmpl w:val="4202D06A"/>
    <w:lvl w:ilvl="0" w:tplc="15FEF8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46706D"/>
    <w:multiLevelType w:val="hybridMultilevel"/>
    <w:tmpl w:val="8D7C677E"/>
    <w:lvl w:ilvl="0" w:tplc="AE101038">
      <w:start w:val="3"/>
      <w:numFmt w:val="none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9C2221F"/>
    <w:multiLevelType w:val="hybridMultilevel"/>
    <w:tmpl w:val="F94472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F1C2A"/>
    <w:multiLevelType w:val="hybridMultilevel"/>
    <w:tmpl w:val="F96C326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C60F2"/>
    <w:multiLevelType w:val="singleLevel"/>
    <w:tmpl w:val="3FBC6134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B64604"/>
    <w:multiLevelType w:val="hybridMultilevel"/>
    <w:tmpl w:val="A2C4E268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24E8D"/>
    <w:multiLevelType w:val="hybridMultilevel"/>
    <w:tmpl w:val="9EB40A86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74470E75"/>
    <w:multiLevelType w:val="hybridMultilevel"/>
    <w:tmpl w:val="A064B0E6"/>
    <w:lvl w:ilvl="0" w:tplc="AE101038">
      <w:start w:val="3"/>
      <w:numFmt w:val="none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748864BF"/>
    <w:multiLevelType w:val="hybridMultilevel"/>
    <w:tmpl w:val="904E864C"/>
    <w:lvl w:ilvl="0" w:tplc="6C686A4C">
      <w:start w:val="1"/>
      <w:numFmt w:val="bullet"/>
      <w:lvlText w:val="-"/>
      <w:lvlJc w:val="left"/>
      <w:pPr>
        <w:tabs>
          <w:tab w:val="num" w:pos="360"/>
        </w:tabs>
        <w:ind w:left="643" w:hanging="283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043A8"/>
    <w:multiLevelType w:val="singleLevel"/>
    <w:tmpl w:val="BEA677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58836AC"/>
    <w:multiLevelType w:val="hybridMultilevel"/>
    <w:tmpl w:val="A314D87E"/>
    <w:lvl w:ilvl="0" w:tplc="6F9644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547A0"/>
    <w:multiLevelType w:val="hybridMultilevel"/>
    <w:tmpl w:val="B6A2E490"/>
    <w:lvl w:ilvl="0" w:tplc="5B1815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A27241"/>
    <w:multiLevelType w:val="hybridMultilevel"/>
    <w:tmpl w:val="8ED274A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5"/>
  </w:num>
  <w:num w:numId="4">
    <w:abstractNumId w:val="8"/>
  </w:num>
  <w:num w:numId="5">
    <w:abstractNumId w:val="14"/>
  </w:num>
  <w:num w:numId="6">
    <w:abstractNumId w:val="25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10">
    <w:abstractNumId w:val="6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24"/>
  </w:num>
  <w:num w:numId="15">
    <w:abstractNumId w:val="3"/>
  </w:num>
  <w:num w:numId="16">
    <w:abstractNumId w:val="17"/>
  </w:num>
  <w:num w:numId="17">
    <w:abstractNumId w:val="31"/>
  </w:num>
  <w:num w:numId="18">
    <w:abstractNumId w:val="21"/>
  </w:num>
  <w:num w:numId="19">
    <w:abstractNumId w:val="19"/>
  </w:num>
  <w:num w:numId="20">
    <w:abstractNumId w:val="2"/>
  </w:num>
  <w:num w:numId="21">
    <w:abstractNumId w:val="27"/>
  </w:num>
  <w:num w:numId="22">
    <w:abstractNumId w:val="9"/>
  </w:num>
  <w:num w:numId="23">
    <w:abstractNumId w:val="16"/>
  </w:num>
  <w:num w:numId="24">
    <w:abstractNumId w:val="20"/>
  </w:num>
  <w:num w:numId="25">
    <w:abstractNumId w:val="7"/>
  </w:num>
  <w:num w:numId="26">
    <w:abstractNumId w:val="23"/>
  </w:num>
  <w:num w:numId="27">
    <w:abstractNumId w:val="1"/>
  </w:num>
  <w:num w:numId="28">
    <w:abstractNumId w:val="30"/>
  </w:num>
  <w:num w:numId="29">
    <w:abstractNumId w:val="26"/>
  </w:num>
  <w:num w:numId="30">
    <w:abstractNumId w:val="12"/>
  </w:num>
  <w:num w:numId="31">
    <w:abstractNumId w:val="29"/>
  </w:num>
  <w:num w:numId="32">
    <w:abstractNumId w:val="18"/>
  </w:num>
  <w:num w:numId="33">
    <w:abstractNumId w:val="11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B6"/>
    <w:rsid w:val="000057E7"/>
    <w:rsid w:val="00007C6C"/>
    <w:rsid w:val="00012629"/>
    <w:rsid w:val="000147A6"/>
    <w:rsid w:val="000160C1"/>
    <w:rsid w:val="00020DCE"/>
    <w:rsid w:val="0002158F"/>
    <w:rsid w:val="0002341A"/>
    <w:rsid w:val="00025D65"/>
    <w:rsid w:val="00025E09"/>
    <w:rsid w:val="00026FF2"/>
    <w:rsid w:val="00027ED7"/>
    <w:rsid w:val="000316D3"/>
    <w:rsid w:val="000350BC"/>
    <w:rsid w:val="0003531C"/>
    <w:rsid w:val="00036124"/>
    <w:rsid w:val="0003720F"/>
    <w:rsid w:val="00040650"/>
    <w:rsid w:val="00040F95"/>
    <w:rsid w:val="000413CE"/>
    <w:rsid w:val="00044A03"/>
    <w:rsid w:val="00046279"/>
    <w:rsid w:val="00047693"/>
    <w:rsid w:val="00052DAC"/>
    <w:rsid w:val="00053682"/>
    <w:rsid w:val="00060A01"/>
    <w:rsid w:val="000653A7"/>
    <w:rsid w:val="00065821"/>
    <w:rsid w:val="0006693E"/>
    <w:rsid w:val="00070653"/>
    <w:rsid w:val="000738FF"/>
    <w:rsid w:val="00074285"/>
    <w:rsid w:val="0007504F"/>
    <w:rsid w:val="0007734D"/>
    <w:rsid w:val="00077468"/>
    <w:rsid w:val="000777CD"/>
    <w:rsid w:val="00081F16"/>
    <w:rsid w:val="000832DF"/>
    <w:rsid w:val="000838EC"/>
    <w:rsid w:val="000922EA"/>
    <w:rsid w:val="00096251"/>
    <w:rsid w:val="000965CB"/>
    <w:rsid w:val="000A33B0"/>
    <w:rsid w:val="000A46B9"/>
    <w:rsid w:val="000B0290"/>
    <w:rsid w:val="000B2E83"/>
    <w:rsid w:val="000B3C03"/>
    <w:rsid w:val="000C2DD8"/>
    <w:rsid w:val="000C4E20"/>
    <w:rsid w:val="000C76DD"/>
    <w:rsid w:val="000D1868"/>
    <w:rsid w:val="000D68F6"/>
    <w:rsid w:val="000D7F81"/>
    <w:rsid w:val="000E45A3"/>
    <w:rsid w:val="000F0725"/>
    <w:rsid w:val="000F23F5"/>
    <w:rsid w:val="00103B83"/>
    <w:rsid w:val="00113365"/>
    <w:rsid w:val="0012032E"/>
    <w:rsid w:val="0012202A"/>
    <w:rsid w:val="0012279D"/>
    <w:rsid w:val="0012380E"/>
    <w:rsid w:val="0012640A"/>
    <w:rsid w:val="00132D3B"/>
    <w:rsid w:val="0013352B"/>
    <w:rsid w:val="00133A18"/>
    <w:rsid w:val="00133A96"/>
    <w:rsid w:val="00134475"/>
    <w:rsid w:val="00134F46"/>
    <w:rsid w:val="00143539"/>
    <w:rsid w:val="0014631D"/>
    <w:rsid w:val="001470F1"/>
    <w:rsid w:val="00147D76"/>
    <w:rsid w:val="00150821"/>
    <w:rsid w:val="0015203F"/>
    <w:rsid w:val="001627AF"/>
    <w:rsid w:val="00162BD4"/>
    <w:rsid w:val="00164292"/>
    <w:rsid w:val="001663ED"/>
    <w:rsid w:val="00167A22"/>
    <w:rsid w:val="00167B74"/>
    <w:rsid w:val="0017135C"/>
    <w:rsid w:val="0018478C"/>
    <w:rsid w:val="00185672"/>
    <w:rsid w:val="00185ED5"/>
    <w:rsid w:val="001864E4"/>
    <w:rsid w:val="00187696"/>
    <w:rsid w:val="00190259"/>
    <w:rsid w:val="00190DE4"/>
    <w:rsid w:val="001939F9"/>
    <w:rsid w:val="001A0BE6"/>
    <w:rsid w:val="001A12E0"/>
    <w:rsid w:val="001A6C38"/>
    <w:rsid w:val="001B20CC"/>
    <w:rsid w:val="001B25D0"/>
    <w:rsid w:val="001B30C2"/>
    <w:rsid w:val="001C0B45"/>
    <w:rsid w:val="001C502E"/>
    <w:rsid w:val="001C789D"/>
    <w:rsid w:val="001D19E0"/>
    <w:rsid w:val="001D3B1A"/>
    <w:rsid w:val="001D4846"/>
    <w:rsid w:val="001D5545"/>
    <w:rsid w:val="001E2BAA"/>
    <w:rsid w:val="001E38CA"/>
    <w:rsid w:val="001E434F"/>
    <w:rsid w:val="001E5354"/>
    <w:rsid w:val="001F0EA1"/>
    <w:rsid w:val="00203EEA"/>
    <w:rsid w:val="00204CC9"/>
    <w:rsid w:val="00206F68"/>
    <w:rsid w:val="00211BDE"/>
    <w:rsid w:val="00216D24"/>
    <w:rsid w:val="002214D2"/>
    <w:rsid w:val="002229F6"/>
    <w:rsid w:val="00222DFB"/>
    <w:rsid w:val="00224A62"/>
    <w:rsid w:val="00224CFC"/>
    <w:rsid w:val="00227198"/>
    <w:rsid w:val="00231AA6"/>
    <w:rsid w:val="002350AE"/>
    <w:rsid w:val="0024001E"/>
    <w:rsid w:val="00240603"/>
    <w:rsid w:val="00250194"/>
    <w:rsid w:val="002552DE"/>
    <w:rsid w:val="002559F2"/>
    <w:rsid w:val="00255B78"/>
    <w:rsid w:val="00255D44"/>
    <w:rsid w:val="002575BC"/>
    <w:rsid w:val="00260693"/>
    <w:rsid w:val="00264B53"/>
    <w:rsid w:val="00265451"/>
    <w:rsid w:val="00265BE0"/>
    <w:rsid w:val="00267387"/>
    <w:rsid w:val="00267C76"/>
    <w:rsid w:val="0027157A"/>
    <w:rsid w:val="00271745"/>
    <w:rsid w:val="00271FF0"/>
    <w:rsid w:val="002724C4"/>
    <w:rsid w:val="00276C67"/>
    <w:rsid w:val="0028286D"/>
    <w:rsid w:val="00287492"/>
    <w:rsid w:val="00290552"/>
    <w:rsid w:val="00291FE9"/>
    <w:rsid w:val="00292B16"/>
    <w:rsid w:val="002971BF"/>
    <w:rsid w:val="002A146D"/>
    <w:rsid w:val="002A3196"/>
    <w:rsid w:val="002A39CD"/>
    <w:rsid w:val="002A6F8C"/>
    <w:rsid w:val="002B28E5"/>
    <w:rsid w:val="002B29ED"/>
    <w:rsid w:val="002B318B"/>
    <w:rsid w:val="002B43C2"/>
    <w:rsid w:val="002C0030"/>
    <w:rsid w:val="002C1E5A"/>
    <w:rsid w:val="002C2B98"/>
    <w:rsid w:val="002C316A"/>
    <w:rsid w:val="002D3265"/>
    <w:rsid w:val="002D39D7"/>
    <w:rsid w:val="002E6C10"/>
    <w:rsid w:val="002F1C82"/>
    <w:rsid w:val="002F28B3"/>
    <w:rsid w:val="002F3332"/>
    <w:rsid w:val="002F3FDB"/>
    <w:rsid w:val="002F5B1F"/>
    <w:rsid w:val="00301540"/>
    <w:rsid w:val="00303638"/>
    <w:rsid w:val="00306D1B"/>
    <w:rsid w:val="00310D81"/>
    <w:rsid w:val="00312994"/>
    <w:rsid w:val="00313CE7"/>
    <w:rsid w:val="0031429F"/>
    <w:rsid w:val="003156B3"/>
    <w:rsid w:val="00316357"/>
    <w:rsid w:val="0032085D"/>
    <w:rsid w:val="00321B6F"/>
    <w:rsid w:val="003222EA"/>
    <w:rsid w:val="0032245C"/>
    <w:rsid w:val="00323F3D"/>
    <w:rsid w:val="00324FBE"/>
    <w:rsid w:val="00325275"/>
    <w:rsid w:val="003270D1"/>
    <w:rsid w:val="00331856"/>
    <w:rsid w:val="00332186"/>
    <w:rsid w:val="00334FA3"/>
    <w:rsid w:val="00335F8F"/>
    <w:rsid w:val="003375B4"/>
    <w:rsid w:val="00337A1D"/>
    <w:rsid w:val="003415D8"/>
    <w:rsid w:val="003454C1"/>
    <w:rsid w:val="0034794B"/>
    <w:rsid w:val="00352B7E"/>
    <w:rsid w:val="003540CA"/>
    <w:rsid w:val="00356236"/>
    <w:rsid w:val="0035715E"/>
    <w:rsid w:val="00357A89"/>
    <w:rsid w:val="00360D3D"/>
    <w:rsid w:val="00361608"/>
    <w:rsid w:val="00364BC3"/>
    <w:rsid w:val="00367531"/>
    <w:rsid w:val="00372408"/>
    <w:rsid w:val="00373520"/>
    <w:rsid w:val="00376566"/>
    <w:rsid w:val="00382E67"/>
    <w:rsid w:val="003950D3"/>
    <w:rsid w:val="003964D2"/>
    <w:rsid w:val="00397CE5"/>
    <w:rsid w:val="003A1145"/>
    <w:rsid w:val="003A20A8"/>
    <w:rsid w:val="003A237C"/>
    <w:rsid w:val="003A2F18"/>
    <w:rsid w:val="003A2F21"/>
    <w:rsid w:val="003A3177"/>
    <w:rsid w:val="003A61A7"/>
    <w:rsid w:val="003A6A74"/>
    <w:rsid w:val="003B2C93"/>
    <w:rsid w:val="003B7090"/>
    <w:rsid w:val="003C4164"/>
    <w:rsid w:val="003C6A37"/>
    <w:rsid w:val="003D1C75"/>
    <w:rsid w:val="003E47E5"/>
    <w:rsid w:val="003E4E82"/>
    <w:rsid w:val="003E69AF"/>
    <w:rsid w:val="003F699A"/>
    <w:rsid w:val="004006D5"/>
    <w:rsid w:val="004029BB"/>
    <w:rsid w:val="004049B4"/>
    <w:rsid w:val="00404CCF"/>
    <w:rsid w:val="00404DDA"/>
    <w:rsid w:val="00406321"/>
    <w:rsid w:val="00412AB8"/>
    <w:rsid w:val="0041473D"/>
    <w:rsid w:val="00414F82"/>
    <w:rsid w:val="004203F2"/>
    <w:rsid w:val="00422EB9"/>
    <w:rsid w:val="00423F7D"/>
    <w:rsid w:val="00426147"/>
    <w:rsid w:val="004262D0"/>
    <w:rsid w:val="00431606"/>
    <w:rsid w:val="004410A4"/>
    <w:rsid w:val="004451C4"/>
    <w:rsid w:val="004459D1"/>
    <w:rsid w:val="00450630"/>
    <w:rsid w:val="00453ABE"/>
    <w:rsid w:val="004553B6"/>
    <w:rsid w:val="0046195D"/>
    <w:rsid w:val="0046401B"/>
    <w:rsid w:val="004656DC"/>
    <w:rsid w:val="004679E9"/>
    <w:rsid w:val="00467B9D"/>
    <w:rsid w:val="00476E18"/>
    <w:rsid w:val="00476E9A"/>
    <w:rsid w:val="00477A4C"/>
    <w:rsid w:val="004814EE"/>
    <w:rsid w:val="00484B84"/>
    <w:rsid w:val="004853E3"/>
    <w:rsid w:val="00485CE6"/>
    <w:rsid w:val="00486552"/>
    <w:rsid w:val="00490476"/>
    <w:rsid w:val="0049047E"/>
    <w:rsid w:val="00491F5E"/>
    <w:rsid w:val="00492014"/>
    <w:rsid w:val="004939D2"/>
    <w:rsid w:val="004965B0"/>
    <w:rsid w:val="00496728"/>
    <w:rsid w:val="00497F91"/>
    <w:rsid w:val="004A1EBC"/>
    <w:rsid w:val="004A3194"/>
    <w:rsid w:val="004A3837"/>
    <w:rsid w:val="004B05EC"/>
    <w:rsid w:val="004B2872"/>
    <w:rsid w:val="004B5867"/>
    <w:rsid w:val="004B5D46"/>
    <w:rsid w:val="004B62A7"/>
    <w:rsid w:val="004B6625"/>
    <w:rsid w:val="004B7642"/>
    <w:rsid w:val="004C314B"/>
    <w:rsid w:val="004C3D89"/>
    <w:rsid w:val="004D0400"/>
    <w:rsid w:val="004D683E"/>
    <w:rsid w:val="004D73F9"/>
    <w:rsid w:val="004E0D15"/>
    <w:rsid w:val="004E0F71"/>
    <w:rsid w:val="004E5089"/>
    <w:rsid w:val="004E5459"/>
    <w:rsid w:val="004E5D1A"/>
    <w:rsid w:val="004F339A"/>
    <w:rsid w:val="004F33B1"/>
    <w:rsid w:val="004F4964"/>
    <w:rsid w:val="004F5C6C"/>
    <w:rsid w:val="004F6BF2"/>
    <w:rsid w:val="005033E0"/>
    <w:rsid w:val="00504520"/>
    <w:rsid w:val="00506B6D"/>
    <w:rsid w:val="00506E35"/>
    <w:rsid w:val="005120E5"/>
    <w:rsid w:val="00512D23"/>
    <w:rsid w:val="00512DC3"/>
    <w:rsid w:val="00512E36"/>
    <w:rsid w:val="005138AB"/>
    <w:rsid w:val="005169B4"/>
    <w:rsid w:val="00516CA0"/>
    <w:rsid w:val="0051778B"/>
    <w:rsid w:val="00525309"/>
    <w:rsid w:val="00526454"/>
    <w:rsid w:val="00544BE7"/>
    <w:rsid w:val="00547905"/>
    <w:rsid w:val="00547ACD"/>
    <w:rsid w:val="005530A9"/>
    <w:rsid w:val="00553D00"/>
    <w:rsid w:val="00556F08"/>
    <w:rsid w:val="00561549"/>
    <w:rsid w:val="0056265B"/>
    <w:rsid w:val="00562D95"/>
    <w:rsid w:val="005638AD"/>
    <w:rsid w:val="00570E49"/>
    <w:rsid w:val="005713B0"/>
    <w:rsid w:val="00571823"/>
    <w:rsid w:val="00575B13"/>
    <w:rsid w:val="00575C88"/>
    <w:rsid w:val="00575D79"/>
    <w:rsid w:val="00575F92"/>
    <w:rsid w:val="005761B4"/>
    <w:rsid w:val="005768B6"/>
    <w:rsid w:val="00577084"/>
    <w:rsid w:val="005776E6"/>
    <w:rsid w:val="00581E29"/>
    <w:rsid w:val="00582047"/>
    <w:rsid w:val="00587055"/>
    <w:rsid w:val="005921A2"/>
    <w:rsid w:val="005A7FB5"/>
    <w:rsid w:val="005B0138"/>
    <w:rsid w:val="005B2AA2"/>
    <w:rsid w:val="005B7953"/>
    <w:rsid w:val="005B7EC2"/>
    <w:rsid w:val="005C0EBB"/>
    <w:rsid w:val="005C0FCC"/>
    <w:rsid w:val="005C2F36"/>
    <w:rsid w:val="005C326F"/>
    <w:rsid w:val="005C4067"/>
    <w:rsid w:val="005D0C5D"/>
    <w:rsid w:val="005D21A5"/>
    <w:rsid w:val="005D4737"/>
    <w:rsid w:val="005D4922"/>
    <w:rsid w:val="005D6592"/>
    <w:rsid w:val="005D66FB"/>
    <w:rsid w:val="005D69B6"/>
    <w:rsid w:val="005E29DE"/>
    <w:rsid w:val="005F225C"/>
    <w:rsid w:val="005F3CDE"/>
    <w:rsid w:val="005F52E1"/>
    <w:rsid w:val="005F5947"/>
    <w:rsid w:val="005F6604"/>
    <w:rsid w:val="005F75DD"/>
    <w:rsid w:val="006001A8"/>
    <w:rsid w:val="00602ED4"/>
    <w:rsid w:val="00611806"/>
    <w:rsid w:val="00611E7E"/>
    <w:rsid w:val="00616BBF"/>
    <w:rsid w:val="00621F7E"/>
    <w:rsid w:val="00623386"/>
    <w:rsid w:val="00623D53"/>
    <w:rsid w:val="00624BA0"/>
    <w:rsid w:val="00625CB6"/>
    <w:rsid w:val="00630C60"/>
    <w:rsid w:val="00630CA6"/>
    <w:rsid w:val="006321DD"/>
    <w:rsid w:val="00634E93"/>
    <w:rsid w:val="00635954"/>
    <w:rsid w:val="0063610A"/>
    <w:rsid w:val="006361CB"/>
    <w:rsid w:val="00640132"/>
    <w:rsid w:val="00642826"/>
    <w:rsid w:val="0064360E"/>
    <w:rsid w:val="00643A35"/>
    <w:rsid w:val="0064409C"/>
    <w:rsid w:val="00645E02"/>
    <w:rsid w:val="00647D37"/>
    <w:rsid w:val="00651F7C"/>
    <w:rsid w:val="00655864"/>
    <w:rsid w:val="00655A88"/>
    <w:rsid w:val="00656863"/>
    <w:rsid w:val="00661494"/>
    <w:rsid w:val="00663E79"/>
    <w:rsid w:val="00664822"/>
    <w:rsid w:val="006672B4"/>
    <w:rsid w:val="006679FD"/>
    <w:rsid w:val="00670748"/>
    <w:rsid w:val="00670941"/>
    <w:rsid w:val="00672312"/>
    <w:rsid w:val="0067294E"/>
    <w:rsid w:val="0067398F"/>
    <w:rsid w:val="00673C08"/>
    <w:rsid w:val="00676F45"/>
    <w:rsid w:val="00677324"/>
    <w:rsid w:val="00681BF2"/>
    <w:rsid w:val="00682D70"/>
    <w:rsid w:val="006847C5"/>
    <w:rsid w:val="00685739"/>
    <w:rsid w:val="00685788"/>
    <w:rsid w:val="00685D8A"/>
    <w:rsid w:val="0068664E"/>
    <w:rsid w:val="006917F3"/>
    <w:rsid w:val="006942E4"/>
    <w:rsid w:val="00696B74"/>
    <w:rsid w:val="006A22D0"/>
    <w:rsid w:val="006A2E1D"/>
    <w:rsid w:val="006A2FE7"/>
    <w:rsid w:val="006A3BAE"/>
    <w:rsid w:val="006A6A8B"/>
    <w:rsid w:val="006B6DC2"/>
    <w:rsid w:val="006B7B51"/>
    <w:rsid w:val="006C46B4"/>
    <w:rsid w:val="006C4898"/>
    <w:rsid w:val="006C4C57"/>
    <w:rsid w:val="006D23EE"/>
    <w:rsid w:val="006D4A5C"/>
    <w:rsid w:val="006D51A2"/>
    <w:rsid w:val="006D541E"/>
    <w:rsid w:val="006E260B"/>
    <w:rsid w:val="006F1418"/>
    <w:rsid w:val="006F3EDA"/>
    <w:rsid w:val="006F6649"/>
    <w:rsid w:val="007002D2"/>
    <w:rsid w:val="00705824"/>
    <w:rsid w:val="0070695D"/>
    <w:rsid w:val="007073B7"/>
    <w:rsid w:val="0071013E"/>
    <w:rsid w:val="00713199"/>
    <w:rsid w:val="007136D2"/>
    <w:rsid w:val="0071792E"/>
    <w:rsid w:val="00721137"/>
    <w:rsid w:val="0072157B"/>
    <w:rsid w:val="00722237"/>
    <w:rsid w:val="00722B3E"/>
    <w:rsid w:val="0072364F"/>
    <w:rsid w:val="007236DB"/>
    <w:rsid w:val="00723B50"/>
    <w:rsid w:val="00726BB1"/>
    <w:rsid w:val="00731E8C"/>
    <w:rsid w:val="00740D2E"/>
    <w:rsid w:val="007460C4"/>
    <w:rsid w:val="00746C33"/>
    <w:rsid w:val="00755060"/>
    <w:rsid w:val="00755CBC"/>
    <w:rsid w:val="00756046"/>
    <w:rsid w:val="007562E6"/>
    <w:rsid w:val="00761D67"/>
    <w:rsid w:val="0076230A"/>
    <w:rsid w:val="00763638"/>
    <w:rsid w:val="00763789"/>
    <w:rsid w:val="00765B3E"/>
    <w:rsid w:val="007665D2"/>
    <w:rsid w:val="0076663F"/>
    <w:rsid w:val="00774C23"/>
    <w:rsid w:val="007761AC"/>
    <w:rsid w:val="007777ED"/>
    <w:rsid w:val="007807DC"/>
    <w:rsid w:val="007861C7"/>
    <w:rsid w:val="00792018"/>
    <w:rsid w:val="00795FA4"/>
    <w:rsid w:val="007A177C"/>
    <w:rsid w:val="007A1831"/>
    <w:rsid w:val="007A22B7"/>
    <w:rsid w:val="007A3196"/>
    <w:rsid w:val="007A3559"/>
    <w:rsid w:val="007A5000"/>
    <w:rsid w:val="007A590A"/>
    <w:rsid w:val="007B28B8"/>
    <w:rsid w:val="007B479A"/>
    <w:rsid w:val="007C3DAD"/>
    <w:rsid w:val="007C4D0F"/>
    <w:rsid w:val="007C7939"/>
    <w:rsid w:val="007D241E"/>
    <w:rsid w:val="007D2F2B"/>
    <w:rsid w:val="007D43FC"/>
    <w:rsid w:val="007D7D0C"/>
    <w:rsid w:val="007D7F7F"/>
    <w:rsid w:val="007E1900"/>
    <w:rsid w:val="007E2256"/>
    <w:rsid w:val="007E3A8A"/>
    <w:rsid w:val="007E4700"/>
    <w:rsid w:val="007E474F"/>
    <w:rsid w:val="007E5C8F"/>
    <w:rsid w:val="007F008D"/>
    <w:rsid w:val="007F08CE"/>
    <w:rsid w:val="007F1289"/>
    <w:rsid w:val="007F3C3C"/>
    <w:rsid w:val="007F60AA"/>
    <w:rsid w:val="007F67FD"/>
    <w:rsid w:val="00801A78"/>
    <w:rsid w:val="00805E85"/>
    <w:rsid w:val="008126EE"/>
    <w:rsid w:val="00813ABD"/>
    <w:rsid w:val="00815401"/>
    <w:rsid w:val="00816D36"/>
    <w:rsid w:val="00816F2B"/>
    <w:rsid w:val="00817782"/>
    <w:rsid w:val="008224D8"/>
    <w:rsid w:val="0082356A"/>
    <w:rsid w:val="00825DAE"/>
    <w:rsid w:val="00835B6C"/>
    <w:rsid w:val="008377C4"/>
    <w:rsid w:val="00837D07"/>
    <w:rsid w:val="008459DC"/>
    <w:rsid w:val="008533AE"/>
    <w:rsid w:val="008541A3"/>
    <w:rsid w:val="00857202"/>
    <w:rsid w:val="008601CB"/>
    <w:rsid w:val="00861A3F"/>
    <w:rsid w:val="00863AC4"/>
    <w:rsid w:val="00871032"/>
    <w:rsid w:val="008726C9"/>
    <w:rsid w:val="0087408B"/>
    <w:rsid w:val="008813EB"/>
    <w:rsid w:val="00884491"/>
    <w:rsid w:val="0089773A"/>
    <w:rsid w:val="008A19AD"/>
    <w:rsid w:val="008A207C"/>
    <w:rsid w:val="008A3004"/>
    <w:rsid w:val="008A38BE"/>
    <w:rsid w:val="008A41DE"/>
    <w:rsid w:val="008A4D05"/>
    <w:rsid w:val="008A6348"/>
    <w:rsid w:val="008B5DF8"/>
    <w:rsid w:val="008B65D3"/>
    <w:rsid w:val="008C034E"/>
    <w:rsid w:val="008C194E"/>
    <w:rsid w:val="008C2000"/>
    <w:rsid w:val="008D11EE"/>
    <w:rsid w:val="008D30FE"/>
    <w:rsid w:val="008D348A"/>
    <w:rsid w:val="008D6641"/>
    <w:rsid w:val="008D7752"/>
    <w:rsid w:val="008D7F77"/>
    <w:rsid w:val="008E0DE6"/>
    <w:rsid w:val="008E1AD8"/>
    <w:rsid w:val="008E1E56"/>
    <w:rsid w:val="008E2168"/>
    <w:rsid w:val="008E579E"/>
    <w:rsid w:val="008F01BD"/>
    <w:rsid w:val="008F1BB9"/>
    <w:rsid w:val="008F6664"/>
    <w:rsid w:val="008F7BA1"/>
    <w:rsid w:val="009053C5"/>
    <w:rsid w:val="00905767"/>
    <w:rsid w:val="00907B8F"/>
    <w:rsid w:val="00913578"/>
    <w:rsid w:val="009139F2"/>
    <w:rsid w:val="00914CFE"/>
    <w:rsid w:val="00917237"/>
    <w:rsid w:val="00920A45"/>
    <w:rsid w:val="00920F60"/>
    <w:rsid w:val="00925378"/>
    <w:rsid w:val="00925786"/>
    <w:rsid w:val="00926CD1"/>
    <w:rsid w:val="00931EA2"/>
    <w:rsid w:val="00932F32"/>
    <w:rsid w:val="00932F6B"/>
    <w:rsid w:val="009338F2"/>
    <w:rsid w:val="00933FAD"/>
    <w:rsid w:val="00940AB4"/>
    <w:rsid w:val="00942475"/>
    <w:rsid w:val="0094357B"/>
    <w:rsid w:val="0094410A"/>
    <w:rsid w:val="009451B5"/>
    <w:rsid w:val="00946028"/>
    <w:rsid w:val="0095202D"/>
    <w:rsid w:val="009558A7"/>
    <w:rsid w:val="00962821"/>
    <w:rsid w:val="00964F1D"/>
    <w:rsid w:val="009654FD"/>
    <w:rsid w:val="00965862"/>
    <w:rsid w:val="0096671D"/>
    <w:rsid w:val="00966A7D"/>
    <w:rsid w:val="009708A2"/>
    <w:rsid w:val="009724CD"/>
    <w:rsid w:val="009728C3"/>
    <w:rsid w:val="009729BC"/>
    <w:rsid w:val="00974ECD"/>
    <w:rsid w:val="00985BFD"/>
    <w:rsid w:val="00986FC7"/>
    <w:rsid w:val="009944F4"/>
    <w:rsid w:val="0099586A"/>
    <w:rsid w:val="009968B5"/>
    <w:rsid w:val="00997485"/>
    <w:rsid w:val="00997F2E"/>
    <w:rsid w:val="009A1B9B"/>
    <w:rsid w:val="009A4D08"/>
    <w:rsid w:val="009A5AAF"/>
    <w:rsid w:val="009A656C"/>
    <w:rsid w:val="009A69B5"/>
    <w:rsid w:val="009B58B0"/>
    <w:rsid w:val="009B6F6E"/>
    <w:rsid w:val="009C0920"/>
    <w:rsid w:val="009C1BEE"/>
    <w:rsid w:val="009C3989"/>
    <w:rsid w:val="009C503C"/>
    <w:rsid w:val="009D0582"/>
    <w:rsid w:val="009D3943"/>
    <w:rsid w:val="009E002B"/>
    <w:rsid w:val="009E0A14"/>
    <w:rsid w:val="009E1B00"/>
    <w:rsid w:val="009E2F6D"/>
    <w:rsid w:val="009E30EC"/>
    <w:rsid w:val="009E4266"/>
    <w:rsid w:val="009E7929"/>
    <w:rsid w:val="009F558D"/>
    <w:rsid w:val="009F7660"/>
    <w:rsid w:val="00A01353"/>
    <w:rsid w:val="00A0158E"/>
    <w:rsid w:val="00A04572"/>
    <w:rsid w:val="00A06E27"/>
    <w:rsid w:val="00A11701"/>
    <w:rsid w:val="00A1194D"/>
    <w:rsid w:val="00A13BC2"/>
    <w:rsid w:val="00A1625F"/>
    <w:rsid w:val="00A167E8"/>
    <w:rsid w:val="00A20432"/>
    <w:rsid w:val="00A2057D"/>
    <w:rsid w:val="00A21891"/>
    <w:rsid w:val="00A218D5"/>
    <w:rsid w:val="00A22444"/>
    <w:rsid w:val="00A255DB"/>
    <w:rsid w:val="00A258B7"/>
    <w:rsid w:val="00A26462"/>
    <w:rsid w:val="00A2656D"/>
    <w:rsid w:val="00A30C09"/>
    <w:rsid w:val="00A35479"/>
    <w:rsid w:val="00A37778"/>
    <w:rsid w:val="00A403C9"/>
    <w:rsid w:val="00A41155"/>
    <w:rsid w:val="00A4147C"/>
    <w:rsid w:val="00A415B5"/>
    <w:rsid w:val="00A45C42"/>
    <w:rsid w:val="00A471F7"/>
    <w:rsid w:val="00A51939"/>
    <w:rsid w:val="00A528ED"/>
    <w:rsid w:val="00A556BE"/>
    <w:rsid w:val="00A57FCA"/>
    <w:rsid w:val="00A60635"/>
    <w:rsid w:val="00A61D11"/>
    <w:rsid w:val="00A64A30"/>
    <w:rsid w:val="00A673D1"/>
    <w:rsid w:val="00A70660"/>
    <w:rsid w:val="00A7225B"/>
    <w:rsid w:val="00A736BF"/>
    <w:rsid w:val="00A74BFC"/>
    <w:rsid w:val="00A925CF"/>
    <w:rsid w:val="00A97AB3"/>
    <w:rsid w:val="00A97D4C"/>
    <w:rsid w:val="00AA1168"/>
    <w:rsid w:val="00AA1853"/>
    <w:rsid w:val="00AA61FE"/>
    <w:rsid w:val="00AA6C1D"/>
    <w:rsid w:val="00AB0C94"/>
    <w:rsid w:val="00AB2287"/>
    <w:rsid w:val="00AB483A"/>
    <w:rsid w:val="00AB4A22"/>
    <w:rsid w:val="00AC3902"/>
    <w:rsid w:val="00AC67FF"/>
    <w:rsid w:val="00AC6A58"/>
    <w:rsid w:val="00AD0A22"/>
    <w:rsid w:val="00AD4E81"/>
    <w:rsid w:val="00AD5041"/>
    <w:rsid w:val="00AD7B4B"/>
    <w:rsid w:val="00AE0952"/>
    <w:rsid w:val="00AE0DCD"/>
    <w:rsid w:val="00AE1A9D"/>
    <w:rsid w:val="00AE24F6"/>
    <w:rsid w:val="00AE2B6C"/>
    <w:rsid w:val="00AE3438"/>
    <w:rsid w:val="00AE3D08"/>
    <w:rsid w:val="00AE4BD9"/>
    <w:rsid w:val="00AE4C28"/>
    <w:rsid w:val="00AF2F87"/>
    <w:rsid w:val="00AF62AE"/>
    <w:rsid w:val="00AF6E7C"/>
    <w:rsid w:val="00AF7448"/>
    <w:rsid w:val="00B02E01"/>
    <w:rsid w:val="00B079C5"/>
    <w:rsid w:val="00B135ED"/>
    <w:rsid w:val="00B13D9A"/>
    <w:rsid w:val="00B20F64"/>
    <w:rsid w:val="00B22127"/>
    <w:rsid w:val="00B22B29"/>
    <w:rsid w:val="00B22D0B"/>
    <w:rsid w:val="00B23200"/>
    <w:rsid w:val="00B25284"/>
    <w:rsid w:val="00B2591D"/>
    <w:rsid w:val="00B25D7D"/>
    <w:rsid w:val="00B2649B"/>
    <w:rsid w:val="00B268F7"/>
    <w:rsid w:val="00B35E1B"/>
    <w:rsid w:val="00B36815"/>
    <w:rsid w:val="00B43954"/>
    <w:rsid w:val="00B43E4D"/>
    <w:rsid w:val="00B45423"/>
    <w:rsid w:val="00B4560A"/>
    <w:rsid w:val="00B46088"/>
    <w:rsid w:val="00B4630C"/>
    <w:rsid w:val="00B47A5D"/>
    <w:rsid w:val="00B63ACC"/>
    <w:rsid w:val="00B63BF9"/>
    <w:rsid w:val="00B666DC"/>
    <w:rsid w:val="00B701E8"/>
    <w:rsid w:val="00B71C57"/>
    <w:rsid w:val="00B741CC"/>
    <w:rsid w:val="00B7489A"/>
    <w:rsid w:val="00B76B37"/>
    <w:rsid w:val="00B830D8"/>
    <w:rsid w:val="00B92BB3"/>
    <w:rsid w:val="00B94A60"/>
    <w:rsid w:val="00BA0691"/>
    <w:rsid w:val="00BA102B"/>
    <w:rsid w:val="00BA4788"/>
    <w:rsid w:val="00BA7EC2"/>
    <w:rsid w:val="00BB3E93"/>
    <w:rsid w:val="00BB560D"/>
    <w:rsid w:val="00BB7ED9"/>
    <w:rsid w:val="00BC0168"/>
    <w:rsid w:val="00BC1CB5"/>
    <w:rsid w:val="00BC3F69"/>
    <w:rsid w:val="00BE100F"/>
    <w:rsid w:val="00BE1C50"/>
    <w:rsid w:val="00BE1F91"/>
    <w:rsid w:val="00BE2248"/>
    <w:rsid w:val="00BE22B9"/>
    <w:rsid w:val="00BF19C3"/>
    <w:rsid w:val="00BF53FC"/>
    <w:rsid w:val="00BF55C0"/>
    <w:rsid w:val="00BF59A4"/>
    <w:rsid w:val="00C02C8A"/>
    <w:rsid w:val="00C03EC9"/>
    <w:rsid w:val="00C043F9"/>
    <w:rsid w:val="00C0497D"/>
    <w:rsid w:val="00C07716"/>
    <w:rsid w:val="00C15CD3"/>
    <w:rsid w:val="00C1692F"/>
    <w:rsid w:val="00C16D1E"/>
    <w:rsid w:val="00C2084A"/>
    <w:rsid w:val="00C22003"/>
    <w:rsid w:val="00C2521A"/>
    <w:rsid w:val="00C255A0"/>
    <w:rsid w:val="00C26C64"/>
    <w:rsid w:val="00C2722D"/>
    <w:rsid w:val="00C37723"/>
    <w:rsid w:val="00C37C98"/>
    <w:rsid w:val="00C44D20"/>
    <w:rsid w:val="00C44E56"/>
    <w:rsid w:val="00C458BA"/>
    <w:rsid w:val="00C46584"/>
    <w:rsid w:val="00C4706D"/>
    <w:rsid w:val="00C500D9"/>
    <w:rsid w:val="00C50336"/>
    <w:rsid w:val="00C52719"/>
    <w:rsid w:val="00C55015"/>
    <w:rsid w:val="00C61087"/>
    <w:rsid w:val="00C63E7F"/>
    <w:rsid w:val="00C642D5"/>
    <w:rsid w:val="00C6662F"/>
    <w:rsid w:val="00C6707C"/>
    <w:rsid w:val="00C73641"/>
    <w:rsid w:val="00C73CCF"/>
    <w:rsid w:val="00C76366"/>
    <w:rsid w:val="00C77722"/>
    <w:rsid w:val="00C803F3"/>
    <w:rsid w:val="00C83FBD"/>
    <w:rsid w:val="00C86025"/>
    <w:rsid w:val="00C9019D"/>
    <w:rsid w:val="00C95431"/>
    <w:rsid w:val="00C97803"/>
    <w:rsid w:val="00CA71DE"/>
    <w:rsid w:val="00CB075F"/>
    <w:rsid w:val="00CB210A"/>
    <w:rsid w:val="00CB42BF"/>
    <w:rsid w:val="00CB7354"/>
    <w:rsid w:val="00CC1078"/>
    <w:rsid w:val="00CC13C2"/>
    <w:rsid w:val="00CC149A"/>
    <w:rsid w:val="00CC658D"/>
    <w:rsid w:val="00CD05AD"/>
    <w:rsid w:val="00CD35D9"/>
    <w:rsid w:val="00CD37C4"/>
    <w:rsid w:val="00CD6832"/>
    <w:rsid w:val="00CE087C"/>
    <w:rsid w:val="00CE0B23"/>
    <w:rsid w:val="00CE0D82"/>
    <w:rsid w:val="00CE2E06"/>
    <w:rsid w:val="00CE34B5"/>
    <w:rsid w:val="00CE3C21"/>
    <w:rsid w:val="00CE494D"/>
    <w:rsid w:val="00CF1F15"/>
    <w:rsid w:val="00CF3B98"/>
    <w:rsid w:val="00CF3CA4"/>
    <w:rsid w:val="00CF58A3"/>
    <w:rsid w:val="00D0193C"/>
    <w:rsid w:val="00D0238B"/>
    <w:rsid w:val="00D02D7A"/>
    <w:rsid w:val="00D04736"/>
    <w:rsid w:val="00D06063"/>
    <w:rsid w:val="00D070FF"/>
    <w:rsid w:val="00D07314"/>
    <w:rsid w:val="00D11791"/>
    <w:rsid w:val="00D163BE"/>
    <w:rsid w:val="00D17272"/>
    <w:rsid w:val="00D20CF3"/>
    <w:rsid w:val="00D22D09"/>
    <w:rsid w:val="00D25386"/>
    <w:rsid w:val="00D26FF0"/>
    <w:rsid w:val="00D32AF1"/>
    <w:rsid w:val="00D37D18"/>
    <w:rsid w:val="00D40977"/>
    <w:rsid w:val="00D42796"/>
    <w:rsid w:val="00D42C51"/>
    <w:rsid w:val="00D43029"/>
    <w:rsid w:val="00D43362"/>
    <w:rsid w:val="00D5180B"/>
    <w:rsid w:val="00D524E9"/>
    <w:rsid w:val="00D567A9"/>
    <w:rsid w:val="00D6249C"/>
    <w:rsid w:val="00D658CA"/>
    <w:rsid w:val="00D67203"/>
    <w:rsid w:val="00D72214"/>
    <w:rsid w:val="00D741B0"/>
    <w:rsid w:val="00D76B7F"/>
    <w:rsid w:val="00D814E0"/>
    <w:rsid w:val="00D8221C"/>
    <w:rsid w:val="00D86F70"/>
    <w:rsid w:val="00D91BCA"/>
    <w:rsid w:val="00D94E99"/>
    <w:rsid w:val="00D95876"/>
    <w:rsid w:val="00DA5D77"/>
    <w:rsid w:val="00DA7FC3"/>
    <w:rsid w:val="00DB3E5A"/>
    <w:rsid w:val="00DB519A"/>
    <w:rsid w:val="00DC0415"/>
    <w:rsid w:val="00DC5C3D"/>
    <w:rsid w:val="00DD2A1E"/>
    <w:rsid w:val="00DD41C0"/>
    <w:rsid w:val="00DD5E19"/>
    <w:rsid w:val="00DD7AAB"/>
    <w:rsid w:val="00DE0D6E"/>
    <w:rsid w:val="00DE1AB2"/>
    <w:rsid w:val="00DE71CC"/>
    <w:rsid w:val="00DE74B0"/>
    <w:rsid w:val="00DF2FD7"/>
    <w:rsid w:val="00DF3CF9"/>
    <w:rsid w:val="00DF43A4"/>
    <w:rsid w:val="00DF4C1F"/>
    <w:rsid w:val="00DF74D2"/>
    <w:rsid w:val="00E019BF"/>
    <w:rsid w:val="00E03162"/>
    <w:rsid w:val="00E03EBC"/>
    <w:rsid w:val="00E06575"/>
    <w:rsid w:val="00E0786F"/>
    <w:rsid w:val="00E11A7C"/>
    <w:rsid w:val="00E125D0"/>
    <w:rsid w:val="00E14487"/>
    <w:rsid w:val="00E204DA"/>
    <w:rsid w:val="00E2065C"/>
    <w:rsid w:val="00E2700B"/>
    <w:rsid w:val="00E307F7"/>
    <w:rsid w:val="00E31C20"/>
    <w:rsid w:val="00E32110"/>
    <w:rsid w:val="00E35599"/>
    <w:rsid w:val="00E37022"/>
    <w:rsid w:val="00E43AE3"/>
    <w:rsid w:val="00E44D35"/>
    <w:rsid w:val="00E46FA9"/>
    <w:rsid w:val="00E50C31"/>
    <w:rsid w:val="00E5227D"/>
    <w:rsid w:val="00E551B3"/>
    <w:rsid w:val="00E6138A"/>
    <w:rsid w:val="00E63340"/>
    <w:rsid w:val="00E63683"/>
    <w:rsid w:val="00E63ACF"/>
    <w:rsid w:val="00E66158"/>
    <w:rsid w:val="00E67E79"/>
    <w:rsid w:val="00E71613"/>
    <w:rsid w:val="00E717AC"/>
    <w:rsid w:val="00E7535B"/>
    <w:rsid w:val="00E758C1"/>
    <w:rsid w:val="00E761EC"/>
    <w:rsid w:val="00E77519"/>
    <w:rsid w:val="00E81013"/>
    <w:rsid w:val="00E836B7"/>
    <w:rsid w:val="00E86A77"/>
    <w:rsid w:val="00E86E6D"/>
    <w:rsid w:val="00E918DB"/>
    <w:rsid w:val="00E93081"/>
    <w:rsid w:val="00E945C9"/>
    <w:rsid w:val="00E94A91"/>
    <w:rsid w:val="00E9594A"/>
    <w:rsid w:val="00E97D36"/>
    <w:rsid w:val="00EA0000"/>
    <w:rsid w:val="00EA36EF"/>
    <w:rsid w:val="00EA4C64"/>
    <w:rsid w:val="00EA70B6"/>
    <w:rsid w:val="00EB19E6"/>
    <w:rsid w:val="00EB38EE"/>
    <w:rsid w:val="00EB7B8D"/>
    <w:rsid w:val="00EC078E"/>
    <w:rsid w:val="00EC0F04"/>
    <w:rsid w:val="00ED0BF1"/>
    <w:rsid w:val="00ED1976"/>
    <w:rsid w:val="00ED3DD5"/>
    <w:rsid w:val="00EE02E0"/>
    <w:rsid w:val="00EE1C68"/>
    <w:rsid w:val="00EE22F2"/>
    <w:rsid w:val="00EE2761"/>
    <w:rsid w:val="00EE2D33"/>
    <w:rsid w:val="00EF7BB8"/>
    <w:rsid w:val="00F005B3"/>
    <w:rsid w:val="00F01BA7"/>
    <w:rsid w:val="00F02BA7"/>
    <w:rsid w:val="00F02F49"/>
    <w:rsid w:val="00F03E84"/>
    <w:rsid w:val="00F04B84"/>
    <w:rsid w:val="00F05D08"/>
    <w:rsid w:val="00F0604F"/>
    <w:rsid w:val="00F069D0"/>
    <w:rsid w:val="00F06B79"/>
    <w:rsid w:val="00F10958"/>
    <w:rsid w:val="00F14440"/>
    <w:rsid w:val="00F14A6E"/>
    <w:rsid w:val="00F16B60"/>
    <w:rsid w:val="00F21712"/>
    <w:rsid w:val="00F21B5F"/>
    <w:rsid w:val="00F2404A"/>
    <w:rsid w:val="00F26F1C"/>
    <w:rsid w:val="00F3469C"/>
    <w:rsid w:val="00F349DE"/>
    <w:rsid w:val="00F350A4"/>
    <w:rsid w:val="00F35AD8"/>
    <w:rsid w:val="00F36405"/>
    <w:rsid w:val="00F43A0A"/>
    <w:rsid w:val="00F43C00"/>
    <w:rsid w:val="00F445F0"/>
    <w:rsid w:val="00F463A9"/>
    <w:rsid w:val="00F51002"/>
    <w:rsid w:val="00F52BFE"/>
    <w:rsid w:val="00F54C45"/>
    <w:rsid w:val="00F5698C"/>
    <w:rsid w:val="00F608DC"/>
    <w:rsid w:val="00F60FB6"/>
    <w:rsid w:val="00F620B9"/>
    <w:rsid w:val="00F62477"/>
    <w:rsid w:val="00F64291"/>
    <w:rsid w:val="00F64AB3"/>
    <w:rsid w:val="00F663C4"/>
    <w:rsid w:val="00F763B1"/>
    <w:rsid w:val="00F76E13"/>
    <w:rsid w:val="00F90B5B"/>
    <w:rsid w:val="00F965E7"/>
    <w:rsid w:val="00FA0703"/>
    <w:rsid w:val="00FA1A4B"/>
    <w:rsid w:val="00FA1F17"/>
    <w:rsid w:val="00FA4444"/>
    <w:rsid w:val="00FA4453"/>
    <w:rsid w:val="00FA4BA4"/>
    <w:rsid w:val="00FA4C48"/>
    <w:rsid w:val="00FB2318"/>
    <w:rsid w:val="00FB4112"/>
    <w:rsid w:val="00FB53EF"/>
    <w:rsid w:val="00FC0082"/>
    <w:rsid w:val="00FC4CA7"/>
    <w:rsid w:val="00FC651B"/>
    <w:rsid w:val="00FC7FCD"/>
    <w:rsid w:val="00FE31BA"/>
    <w:rsid w:val="00FE3A60"/>
    <w:rsid w:val="00FE4F6E"/>
    <w:rsid w:val="00FF3C0C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FEE880D-7C09-4EF0-9195-82E4BB28F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qFormat/>
    <w:rsid w:val="00A1194D"/>
    <w:pPr>
      <w:keepNext/>
      <w:jc w:val="both"/>
      <w:outlineLvl w:val="1"/>
    </w:pPr>
    <w:rPr>
      <w:b/>
      <w:sz w:val="24"/>
    </w:rPr>
  </w:style>
  <w:style w:type="paragraph" w:styleId="Naslov4">
    <w:name w:val="heading 4"/>
    <w:basedOn w:val="Navaden"/>
    <w:next w:val="Navaden"/>
    <w:qFormat/>
    <w:rsid w:val="00A1194D"/>
    <w:pPr>
      <w:keepNext/>
      <w:jc w:val="both"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sz w:val="24"/>
    </w:rPr>
  </w:style>
  <w:style w:type="paragraph" w:styleId="Telobesedila-zamik">
    <w:name w:val="Body Text Inden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paragraph" w:styleId="Telobesedila2">
    <w:name w:val="Body Text 2"/>
    <w:basedOn w:val="Navaden"/>
    <w:rsid w:val="00A1194D"/>
    <w:pPr>
      <w:spacing w:after="120" w:line="480" w:lineRule="auto"/>
    </w:pPr>
  </w:style>
  <w:style w:type="paragraph" w:styleId="Telobesedila3">
    <w:name w:val="Body Text 3"/>
    <w:basedOn w:val="Navaden"/>
    <w:rsid w:val="00A1194D"/>
    <w:pPr>
      <w:spacing w:after="120"/>
    </w:pPr>
    <w:rPr>
      <w:sz w:val="16"/>
      <w:szCs w:val="16"/>
    </w:rPr>
  </w:style>
  <w:style w:type="paragraph" w:styleId="Telobesedila-zamik2">
    <w:name w:val="Body Text Indent 2"/>
    <w:basedOn w:val="Navaden"/>
    <w:rsid w:val="00A1194D"/>
    <w:pPr>
      <w:spacing w:after="120" w:line="480" w:lineRule="auto"/>
      <w:ind w:left="283"/>
    </w:pPr>
  </w:style>
  <w:style w:type="paragraph" w:customStyle="1" w:styleId="BodyText21">
    <w:name w:val="Body Text 21"/>
    <w:basedOn w:val="Navaden"/>
    <w:rsid w:val="00A1194D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character" w:styleId="Hiperpovezava">
    <w:name w:val="Hyperlink"/>
    <w:rsid w:val="00A1194D"/>
    <w:rPr>
      <w:color w:val="0000FF"/>
      <w:u w:val="single"/>
    </w:rPr>
  </w:style>
  <w:style w:type="paragraph" w:styleId="Besedilooblaka">
    <w:name w:val="Balloon Text"/>
    <w:basedOn w:val="Navaden"/>
    <w:semiHidden/>
    <w:rsid w:val="00044A03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8C2000"/>
  </w:style>
  <w:style w:type="character" w:customStyle="1" w:styleId="NogaZnak">
    <w:name w:val="Noga Znak"/>
    <w:link w:val="Noga"/>
    <w:uiPriority w:val="99"/>
    <w:rsid w:val="00974ECD"/>
  </w:style>
  <w:style w:type="paragraph" w:styleId="Sprotnaopomba-besedilo">
    <w:name w:val="footnote text"/>
    <w:basedOn w:val="Navaden"/>
    <w:link w:val="Sprotnaopomba-besediloZnak"/>
    <w:rsid w:val="00CB7354"/>
  </w:style>
  <w:style w:type="character" w:customStyle="1" w:styleId="Sprotnaopomba-besediloZnak">
    <w:name w:val="Sprotna opomba - besedilo Znak"/>
    <w:basedOn w:val="Privzetapisavaodstavka"/>
    <w:link w:val="Sprotnaopomba-besedilo"/>
    <w:rsid w:val="00CB7354"/>
  </w:style>
  <w:style w:type="character" w:styleId="Sprotnaopomba-sklic">
    <w:name w:val="footnote reference"/>
    <w:rsid w:val="00CB73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si_upor\Razno\Glava_samo_prva_stran\&#382;upan_pod&#382;upan\Normal_&#382;up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C4D775-A9BB-4114-A0F0-2EE74FCB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Normal_župan.dot</Template>
  <TotalTime>0</TotalTime>
  <Pages>5</Pages>
  <Words>1647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11274</CharactersWithSpaces>
  <SharedDoc>false</SharedDoc>
  <HLinks>
    <vt:vector size="12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11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Miha Potočnik</cp:lastModifiedBy>
  <cp:revision>2</cp:revision>
  <cp:lastPrinted>2021-01-28T06:44:00Z</cp:lastPrinted>
  <dcterms:created xsi:type="dcterms:W3CDTF">2021-01-28T13:19:00Z</dcterms:created>
  <dcterms:modified xsi:type="dcterms:W3CDTF">2021-01-28T13:19:00Z</dcterms:modified>
</cp:coreProperties>
</file>